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3ECF9" w14:textId="77777777" w:rsidR="004245CC" w:rsidRDefault="00E4136B" w:rsidP="006B34DC">
      <w:pPr>
        <w:pStyle w:val="Ingenmellomrom"/>
        <w:rPr>
          <w:sz w:val="2"/>
          <w:szCs w:val="2"/>
          <w:lang w:val="en-GB"/>
        </w:rPr>
      </w:pPr>
      <w:r w:rsidRPr="007621FB">
        <w:rPr>
          <w:noProof/>
          <w:sz w:val="2"/>
          <w:szCs w:val="2"/>
        </w:rPr>
        <w:drawing>
          <wp:anchor distT="0" distB="0" distL="114300" distR="114300" simplePos="0" relativeHeight="251659264" behindDoc="0" locked="1" layoutInCell="1" allowOverlap="1" wp14:anchorId="58C77339" wp14:editId="2A805311">
            <wp:simplePos x="0" y="0"/>
            <wp:positionH relativeFrom="page">
              <wp:posOffset>680720</wp:posOffset>
            </wp:positionH>
            <wp:positionV relativeFrom="page">
              <wp:posOffset>453390</wp:posOffset>
            </wp:positionV>
            <wp:extent cx="1202400" cy="316800"/>
            <wp:effectExtent l="0" t="0" r="0" b="7620"/>
            <wp:wrapNone/>
            <wp:docPr id="1259144096" name="Bild 1" descr="AFRY, logoty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44096" name="Bild 1" descr="AFRY, logotype."/>
                    <pic:cNvPicPr/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2957" r="24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400" cy="31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670610" w14:textId="56D81DFC" w:rsidR="00094C9B" w:rsidRDefault="00094C9B" w:rsidP="00A01B6E"/>
    <w:p w14:paraId="63FAC68F" w14:textId="77777777" w:rsidR="000D4ADB" w:rsidRDefault="000D4ADB" w:rsidP="00A01B6E"/>
    <w:p w14:paraId="7764C60B" w14:textId="035878E8" w:rsidR="000D4ADB" w:rsidRDefault="000D4ADB" w:rsidP="000D4ADB">
      <w:pPr>
        <w:pStyle w:val="Tittellinje"/>
      </w:pPr>
      <w:r>
        <w:t xml:space="preserve">Vedlegg 1 </w:t>
      </w:r>
      <w:r w:rsidRPr="00BC6D84">
        <w:t>Tilbudsbrev</w:t>
      </w:r>
      <w:r>
        <w:br/>
      </w:r>
      <w:r>
        <w:br/>
        <w:t>Ombygging resepsjon Hustadvika kommunehus</w:t>
      </w:r>
    </w:p>
    <w:p w14:paraId="700E8D87" w14:textId="77777777" w:rsidR="000D4ADB" w:rsidRPr="005A7D39" w:rsidRDefault="000D4ADB" w:rsidP="000D4ADB">
      <w:pPr>
        <w:pStyle w:val="Overskrift1"/>
        <w:rPr>
          <w:sz w:val="32"/>
          <w:szCs w:val="32"/>
        </w:rPr>
      </w:pPr>
      <w:r w:rsidRPr="005A7D39">
        <w:rPr>
          <w:sz w:val="32"/>
          <w:szCs w:val="32"/>
        </w:rPr>
        <w:t>Bekreftelse på tilbud</w:t>
      </w:r>
    </w:p>
    <w:p w14:paraId="795865DB" w14:textId="77777777" w:rsidR="000D4ADB" w:rsidRDefault="000D4ADB" w:rsidP="000D4ADB">
      <w:pPr>
        <w:spacing w:before="240" w:after="0"/>
        <w:rPr>
          <w:b/>
        </w:rPr>
      </w:pPr>
      <w:r w:rsidRPr="00B576E0">
        <w:rPr>
          <w:b/>
        </w:rPr>
        <w:t>LEVERANDØR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023"/>
        <w:gridCol w:w="5471"/>
      </w:tblGrid>
      <w:tr w:rsidR="000D4ADB" w:rsidRPr="00BC6D84" w14:paraId="08B2DBAA" w14:textId="77777777" w:rsidTr="005A7D39">
        <w:tc>
          <w:tcPr>
            <w:tcW w:w="3023" w:type="dxa"/>
          </w:tcPr>
          <w:p w14:paraId="4F487F77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Firmanavn</w:t>
            </w:r>
            <w:r w:rsidRPr="00D84708">
              <w:rPr>
                <w:rFonts w:cstheme="minorHAnsi"/>
                <w:vertAlign w:val="superscript"/>
              </w:rPr>
              <w:t>1</w:t>
            </w:r>
            <w:r w:rsidRPr="00D84708">
              <w:rPr>
                <w:rFonts w:cstheme="minorHAnsi"/>
              </w:rPr>
              <w:t>:</w:t>
            </w:r>
          </w:p>
        </w:tc>
        <w:tc>
          <w:tcPr>
            <w:tcW w:w="5471" w:type="dxa"/>
          </w:tcPr>
          <w:p w14:paraId="2B4ECA47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0D4ADB" w:rsidRPr="00BC6D84" w14:paraId="7C1B8F04" w14:textId="77777777" w:rsidTr="005A7D39">
        <w:tc>
          <w:tcPr>
            <w:tcW w:w="3023" w:type="dxa"/>
          </w:tcPr>
          <w:p w14:paraId="50A1C261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Org.nummer:</w:t>
            </w:r>
          </w:p>
        </w:tc>
        <w:tc>
          <w:tcPr>
            <w:tcW w:w="5471" w:type="dxa"/>
          </w:tcPr>
          <w:p w14:paraId="68AAD0DD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0D4ADB" w:rsidRPr="00BC6D84" w14:paraId="26E2769F" w14:textId="77777777" w:rsidTr="005A7D39">
        <w:tc>
          <w:tcPr>
            <w:tcW w:w="3023" w:type="dxa"/>
          </w:tcPr>
          <w:p w14:paraId="484A7966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Postadresse:</w:t>
            </w:r>
          </w:p>
        </w:tc>
        <w:tc>
          <w:tcPr>
            <w:tcW w:w="5471" w:type="dxa"/>
          </w:tcPr>
          <w:p w14:paraId="6C201C16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0D4ADB" w:rsidRPr="00BC6D84" w14:paraId="0700E41B" w14:textId="77777777" w:rsidTr="005A7D39">
        <w:tc>
          <w:tcPr>
            <w:tcW w:w="3023" w:type="dxa"/>
          </w:tcPr>
          <w:p w14:paraId="58ED8AB3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Besøksadresse:</w:t>
            </w:r>
          </w:p>
        </w:tc>
        <w:tc>
          <w:tcPr>
            <w:tcW w:w="5471" w:type="dxa"/>
          </w:tcPr>
          <w:p w14:paraId="2BEEE62C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0D4ADB" w:rsidRPr="00BC6D84" w14:paraId="3BAC27B3" w14:textId="77777777" w:rsidTr="005A7D39">
        <w:tc>
          <w:tcPr>
            <w:tcW w:w="3023" w:type="dxa"/>
          </w:tcPr>
          <w:p w14:paraId="483B832D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Telefonnummer:</w:t>
            </w:r>
          </w:p>
        </w:tc>
        <w:tc>
          <w:tcPr>
            <w:tcW w:w="5471" w:type="dxa"/>
          </w:tcPr>
          <w:p w14:paraId="2E2424FF" w14:textId="77777777" w:rsidR="000D4ADB" w:rsidRPr="00D84708" w:rsidRDefault="000D4ADB" w:rsidP="00157F36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</w:tbl>
    <w:p w14:paraId="6BDE306F" w14:textId="77777777" w:rsidR="000D4ADB" w:rsidRDefault="000D4ADB" w:rsidP="000D4ADB">
      <w:pPr>
        <w:spacing w:after="0"/>
        <w:rPr>
          <w:rFonts w:ascii="Arial" w:hAnsi="Arial" w:cs="Arial"/>
          <w:sz w:val="18"/>
          <w:szCs w:val="18"/>
        </w:rPr>
      </w:pPr>
      <w:r w:rsidRPr="00BC6D84">
        <w:rPr>
          <w:rFonts w:cstheme="minorHAnsi"/>
          <w:vertAlign w:val="superscript"/>
        </w:rPr>
        <w:t>1</w:t>
      </w:r>
      <w:r w:rsidRPr="00BC6D84">
        <w:rPr>
          <w:rFonts w:cstheme="minorHAnsi"/>
        </w:rPr>
        <w:t xml:space="preserve"> Firmanavn og organisasjonsnummer må være i samsvar med firmaattest</w:t>
      </w:r>
      <w:r w:rsidRPr="0004011F">
        <w:rPr>
          <w:rFonts w:ascii="Arial" w:hAnsi="Arial" w:cs="Arial"/>
          <w:sz w:val="18"/>
          <w:szCs w:val="18"/>
        </w:rPr>
        <w:t>.</w:t>
      </w:r>
    </w:p>
    <w:p w14:paraId="45F5003E" w14:textId="77777777" w:rsidR="000D4ADB" w:rsidRPr="00BC6D84" w:rsidRDefault="000D4ADB" w:rsidP="000D4ADB">
      <w:pPr>
        <w:spacing w:before="240" w:after="0"/>
        <w:rPr>
          <w:rFonts w:cstheme="minorHAnsi"/>
          <w:b/>
        </w:rPr>
      </w:pPr>
      <w:r w:rsidRPr="00BC6D84">
        <w:rPr>
          <w:rFonts w:cstheme="minorHAnsi"/>
          <w:b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50"/>
        <w:gridCol w:w="6544"/>
      </w:tblGrid>
      <w:tr w:rsidR="000D4ADB" w:rsidRPr="00BC6D84" w14:paraId="0D3F08A8" w14:textId="77777777" w:rsidTr="00840E34">
        <w:trPr>
          <w:trHeight w:val="425"/>
        </w:trPr>
        <w:tc>
          <w:tcPr>
            <w:tcW w:w="1950" w:type="dxa"/>
          </w:tcPr>
          <w:p w14:paraId="63173658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kontaktperson:</w:t>
            </w:r>
          </w:p>
        </w:tc>
        <w:tc>
          <w:tcPr>
            <w:tcW w:w="6544" w:type="dxa"/>
          </w:tcPr>
          <w:p w14:paraId="0C8CB66C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0"/>
          </w:p>
        </w:tc>
      </w:tr>
      <w:tr w:rsidR="000D4ADB" w:rsidRPr="00BC6D84" w14:paraId="4C91A4A6" w14:textId="77777777" w:rsidTr="00840E34">
        <w:trPr>
          <w:trHeight w:val="425"/>
        </w:trPr>
        <w:tc>
          <w:tcPr>
            <w:tcW w:w="1950" w:type="dxa"/>
          </w:tcPr>
          <w:p w14:paraId="463BCA15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6544" w:type="dxa"/>
          </w:tcPr>
          <w:p w14:paraId="7EC4522E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840E34" w:rsidRPr="00BC6D84" w14:paraId="58429C31" w14:textId="77777777" w:rsidTr="00840E34">
        <w:trPr>
          <w:trHeight w:val="425"/>
        </w:trPr>
        <w:tc>
          <w:tcPr>
            <w:tcW w:w="1950" w:type="dxa"/>
          </w:tcPr>
          <w:p w14:paraId="0A664A8D" w14:textId="08AA5E5D" w:rsidR="00840E34" w:rsidRPr="00BC6D84" w:rsidRDefault="00840E34" w:rsidP="00157F36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Mobil</w:t>
            </w:r>
            <w:r w:rsidRPr="00BC6D84">
              <w:rPr>
                <w:rFonts w:cstheme="minorHAnsi"/>
              </w:rPr>
              <w:t>nummer:</w:t>
            </w:r>
          </w:p>
        </w:tc>
        <w:tc>
          <w:tcPr>
            <w:tcW w:w="6544" w:type="dxa"/>
          </w:tcPr>
          <w:p w14:paraId="1146B953" w14:textId="77777777" w:rsidR="00840E34" w:rsidRPr="00BC6D84" w:rsidRDefault="00840E34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1"/>
          </w:p>
        </w:tc>
      </w:tr>
      <w:tr w:rsidR="000D4ADB" w:rsidRPr="00BC6D84" w14:paraId="2147FF06" w14:textId="77777777" w:rsidTr="00840E34">
        <w:trPr>
          <w:trHeight w:val="425"/>
        </w:trPr>
        <w:tc>
          <w:tcPr>
            <w:tcW w:w="1950" w:type="dxa"/>
          </w:tcPr>
          <w:p w14:paraId="0E6EEDD4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E-postadresse:</w:t>
            </w:r>
          </w:p>
        </w:tc>
        <w:tc>
          <w:tcPr>
            <w:tcW w:w="6544" w:type="dxa"/>
          </w:tcPr>
          <w:p w14:paraId="50A69251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2" w:name="Tekst11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2"/>
          </w:p>
        </w:tc>
      </w:tr>
    </w:tbl>
    <w:p w14:paraId="620F5B99" w14:textId="77777777" w:rsidR="000D4ADB" w:rsidRPr="00B576E0" w:rsidRDefault="000D4ADB" w:rsidP="000D4ADB">
      <w:pPr>
        <w:spacing w:before="240" w:after="0"/>
        <w:rPr>
          <w:b/>
        </w:rPr>
      </w:pPr>
      <w:r>
        <w:rPr>
          <w:b/>
        </w:rPr>
        <w:t>FULLMAKT TIL Å SIGNERE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35"/>
        <w:gridCol w:w="6559"/>
      </w:tblGrid>
      <w:tr w:rsidR="000D4ADB" w:rsidRPr="00BC6D84" w14:paraId="58720EA0" w14:textId="77777777" w:rsidTr="00157F36">
        <w:trPr>
          <w:trHeight w:val="425"/>
        </w:trPr>
        <w:tc>
          <w:tcPr>
            <w:tcW w:w="1980" w:type="dxa"/>
          </w:tcPr>
          <w:p w14:paraId="0239F54C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fullmektig:</w:t>
            </w:r>
          </w:p>
        </w:tc>
        <w:tc>
          <w:tcPr>
            <w:tcW w:w="7082" w:type="dxa"/>
          </w:tcPr>
          <w:p w14:paraId="048409A1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0D4ADB" w:rsidRPr="00BC6D84" w14:paraId="45018FB0" w14:textId="77777777" w:rsidTr="00157F36">
        <w:trPr>
          <w:trHeight w:val="425"/>
        </w:trPr>
        <w:tc>
          <w:tcPr>
            <w:tcW w:w="1980" w:type="dxa"/>
          </w:tcPr>
          <w:p w14:paraId="2AA7F63F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</w:tcPr>
          <w:p w14:paraId="089E892F" w14:textId="77777777" w:rsidR="000D4ADB" w:rsidRPr="00BC6D84" w:rsidRDefault="000D4ADB" w:rsidP="00157F3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</w:tbl>
    <w:p w14:paraId="67F234F1" w14:textId="77777777" w:rsidR="000D4ADB" w:rsidRPr="00BC6D84" w:rsidRDefault="000D4ADB" w:rsidP="000D4ADB">
      <w:pPr>
        <w:spacing w:before="240"/>
        <w:rPr>
          <w:rFonts w:cstheme="minorHAnsi"/>
        </w:rPr>
      </w:pPr>
      <w:r w:rsidRPr="00BC6D84">
        <w:rPr>
          <w:rFonts w:cstheme="minorHAnsi"/>
        </w:rPr>
        <w:t xml:space="preserve">Leverandør bekrefter å ha lest og satt seg grundig inn i konkurransedokumentene. Leverandør bekrefter at tilbudet er i overensstemmelse med konkurransegrunnlaget og at </w:t>
      </w:r>
      <w:r w:rsidRPr="00BC6D84">
        <w:rPr>
          <w:rFonts w:cstheme="minorHAnsi"/>
        </w:rPr>
        <w:lastRenderedPageBreak/>
        <w:t>alle forhold, krav og vilkår er akseptert med mindre det er tatt forbehold som framkommer klart i og eventuelt i vedlegg til punkt 2 i dette tilbudsbrevet.</w:t>
      </w:r>
    </w:p>
    <w:p w14:paraId="51E5F1DE" w14:textId="77777777" w:rsidR="000D4ADB" w:rsidRDefault="000D4ADB" w:rsidP="000D4ADB">
      <w:pPr>
        <w:rPr>
          <w:rFonts w:cstheme="minorHAnsi"/>
        </w:rPr>
      </w:pPr>
      <w:r w:rsidRPr="00BC6D84">
        <w:rPr>
          <w:rFonts w:cstheme="minorHAnsi"/>
        </w:rPr>
        <w:t>Leverandør vedstår seg tilbudet til den dato som er angitt i konkurransegrunnlaget. Tilbudet kan aksepteres av oppdragsgiver når som helst fram til utløp av vedståelsesfristen.</w:t>
      </w:r>
      <w:r>
        <w:rPr>
          <w:rFonts w:cstheme="minorHAnsi"/>
        </w:rPr>
        <w:br/>
      </w:r>
    </w:p>
    <w:p w14:paraId="7D7CB633" w14:textId="77777777" w:rsidR="000D4ADB" w:rsidRPr="005A7D39" w:rsidRDefault="000D4ADB" w:rsidP="000D4ADB">
      <w:pPr>
        <w:pStyle w:val="Overskrift1"/>
        <w:rPr>
          <w:sz w:val="32"/>
          <w:szCs w:val="32"/>
        </w:rPr>
      </w:pPr>
      <w:r w:rsidRPr="005A7D39">
        <w:rPr>
          <w:sz w:val="32"/>
          <w:szCs w:val="32"/>
        </w:rPr>
        <w:t>Tilbud i delkontrakter</w:t>
      </w:r>
    </w:p>
    <w:p w14:paraId="3466B997" w14:textId="77777777" w:rsidR="000D4ADB" w:rsidRDefault="000D4ADB" w:rsidP="000D4ADB">
      <w:r>
        <w:t>Leverandør inngir med dette tilbud på følgende delkontrakter (en eller flere avkrysninger):</w:t>
      </w:r>
    </w:p>
    <w:p w14:paraId="63EAA175" w14:textId="4B52A697" w:rsidR="000D4ADB" w:rsidRDefault="00000000" w:rsidP="000D4ADB">
      <w:pPr>
        <w:rPr>
          <w:rFonts w:cstheme="minorHAnsi"/>
        </w:rPr>
      </w:pPr>
      <w:sdt>
        <w:sdtPr>
          <w:rPr>
            <w:rFonts w:cstheme="minorHAnsi"/>
          </w:rPr>
          <w:id w:val="-1303609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D4ADB">
        <w:rPr>
          <w:rFonts w:cstheme="minorHAnsi"/>
        </w:rPr>
        <w:t xml:space="preserve"> Delkontrakt 1: </w:t>
      </w:r>
      <w:r w:rsidR="00AE4C61">
        <w:rPr>
          <w:rFonts w:cstheme="minorHAnsi"/>
        </w:rPr>
        <w:t>K20 Bygg</w:t>
      </w:r>
    </w:p>
    <w:p w14:paraId="3B40E9E9" w14:textId="186686F9" w:rsidR="000D4ADB" w:rsidRDefault="00000000" w:rsidP="000D4ADB">
      <w:pPr>
        <w:rPr>
          <w:rFonts w:cstheme="minorHAnsi"/>
        </w:rPr>
      </w:pPr>
      <w:sdt>
        <w:sdtPr>
          <w:rPr>
            <w:rFonts w:cstheme="minorHAnsi"/>
          </w:rPr>
          <w:id w:val="-868302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0D4ADB">
        <w:rPr>
          <w:rFonts w:cstheme="minorHAnsi"/>
        </w:rPr>
        <w:t xml:space="preserve"> Delkontrakt 2: </w:t>
      </w:r>
      <w:r w:rsidR="004F0A78">
        <w:rPr>
          <w:rFonts w:cstheme="minorHAnsi"/>
        </w:rPr>
        <w:t>K30 Rør</w:t>
      </w:r>
    </w:p>
    <w:p w14:paraId="445A5268" w14:textId="0D703932" w:rsidR="000D4ADB" w:rsidRDefault="00000000" w:rsidP="000D4ADB">
      <w:pPr>
        <w:rPr>
          <w:rFonts w:cstheme="minorHAnsi"/>
        </w:rPr>
      </w:pPr>
      <w:sdt>
        <w:sdtPr>
          <w:rPr>
            <w:rFonts w:cstheme="minorHAnsi"/>
          </w:rPr>
          <w:id w:val="-588082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0D4ADB">
        <w:rPr>
          <w:rFonts w:cstheme="minorHAnsi"/>
        </w:rPr>
        <w:t xml:space="preserve"> Delkontrakt 3: </w:t>
      </w:r>
      <w:r w:rsidR="004F0A78">
        <w:rPr>
          <w:rFonts w:cstheme="minorHAnsi"/>
        </w:rPr>
        <w:t>K36 Ventilasjon</w:t>
      </w:r>
    </w:p>
    <w:p w14:paraId="1562CC04" w14:textId="2549C41F" w:rsidR="000D4ADB" w:rsidRDefault="00000000" w:rsidP="000E329B">
      <w:pPr>
        <w:rPr>
          <w:rFonts w:cstheme="minorHAnsi"/>
        </w:rPr>
      </w:pPr>
      <w:sdt>
        <w:sdtPr>
          <w:rPr>
            <w:rFonts w:cstheme="minorHAnsi"/>
          </w:rPr>
          <w:id w:val="-1371998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0D4ADB">
        <w:rPr>
          <w:rFonts w:cstheme="minorHAnsi"/>
        </w:rPr>
        <w:t xml:space="preserve"> Delkontrakt 4: </w:t>
      </w:r>
      <w:r w:rsidR="004F0A78">
        <w:rPr>
          <w:rFonts w:cstheme="minorHAnsi"/>
        </w:rPr>
        <w:t xml:space="preserve">K40 </w:t>
      </w:r>
      <w:r w:rsidR="00467583" w:rsidRPr="00467583">
        <w:rPr>
          <w:rFonts w:cstheme="minorHAnsi"/>
        </w:rPr>
        <w:t>Elektro/tele/kommunikasjon/adgangskontroll</w:t>
      </w:r>
    </w:p>
    <w:p w14:paraId="0A397EBD" w14:textId="77777777" w:rsidR="000D4ADB" w:rsidRPr="005A7D39" w:rsidRDefault="000D4ADB" w:rsidP="000D4ADB">
      <w:pPr>
        <w:pStyle w:val="Overskrift1"/>
        <w:rPr>
          <w:sz w:val="32"/>
          <w:szCs w:val="32"/>
        </w:rPr>
      </w:pPr>
      <w:r w:rsidRPr="005A7D39">
        <w:rPr>
          <w:sz w:val="32"/>
          <w:szCs w:val="32"/>
        </w:rPr>
        <w:t>Bruk av underleverandører</w:t>
      </w:r>
      <w:r w:rsidRPr="005A7D39">
        <w:rPr>
          <w:sz w:val="32"/>
          <w:szCs w:val="32"/>
        </w:rPr>
        <w:br/>
      </w:r>
    </w:p>
    <w:p w14:paraId="5ABFBE7F" w14:textId="77777777" w:rsidR="000D4ADB" w:rsidRPr="003E17E8" w:rsidRDefault="00000000" w:rsidP="000D4ADB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0D4ADB" w:rsidRPr="003E17E8">
        <w:rPr>
          <w:rFonts w:cstheme="minorHAnsi"/>
        </w:rPr>
        <w:tab/>
        <w:t>Leverandør har</w:t>
      </w:r>
      <w:r w:rsidR="000D4ADB" w:rsidRPr="003E17E8">
        <w:rPr>
          <w:rFonts w:cstheme="minorHAnsi"/>
          <w:u w:val="single"/>
        </w:rPr>
        <w:t xml:space="preserve"> ikke</w:t>
      </w:r>
      <w:r w:rsidR="000D4ADB" w:rsidRPr="003E17E8">
        <w:rPr>
          <w:rFonts w:cstheme="minorHAnsi"/>
        </w:rPr>
        <w:t xml:space="preserve"> til hensikt å benytte underleverandører i leveransen</w:t>
      </w:r>
    </w:p>
    <w:p w14:paraId="08FC03ED" w14:textId="77777777" w:rsidR="000D4ADB" w:rsidRPr="003E17E8" w:rsidRDefault="00000000" w:rsidP="000D4ADB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0D4ADB" w:rsidRPr="003E17E8">
        <w:rPr>
          <w:rFonts w:cstheme="minorHAnsi"/>
        </w:rPr>
        <w:tab/>
        <w:t>Leverandør har til hensikt å benytte seg av følgende underleverandører i leveransen</w:t>
      </w:r>
      <w:r w:rsidR="000D4ADB">
        <w:rPr>
          <w:rFonts w:cstheme="minorHAnsi"/>
        </w:rPr>
        <w:t>:</w:t>
      </w:r>
      <w:r w:rsidR="000D4ADB" w:rsidRPr="003E17E8">
        <w:rPr>
          <w:rFonts w:cstheme="minorHAnsi"/>
        </w:rPr>
        <w:t xml:space="preserve">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0D4ADB" w:rsidRPr="003E17E8" w14:paraId="0992EF1E" w14:textId="77777777" w:rsidTr="00157F36">
        <w:tc>
          <w:tcPr>
            <w:tcW w:w="3442" w:type="dxa"/>
            <w:shd w:val="clear" w:color="auto" w:fill="F5F5F5" w:themeFill="background2"/>
          </w:tcPr>
          <w:p w14:paraId="472F6341" w14:textId="77777777" w:rsidR="000D4ADB" w:rsidRPr="003E17E8" w:rsidRDefault="000D4ADB" w:rsidP="00157F3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F5F5F5" w:themeFill="background2"/>
          </w:tcPr>
          <w:p w14:paraId="7FFF8B60" w14:textId="77777777" w:rsidR="000D4ADB" w:rsidRPr="003E17E8" w:rsidRDefault="000D4ADB" w:rsidP="00157F3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Beskrivelse av den del av leveransen som forestås av underleverandør</w:t>
            </w:r>
          </w:p>
        </w:tc>
      </w:tr>
      <w:tr w:rsidR="000D4ADB" w:rsidRPr="003E17E8" w14:paraId="394C332A" w14:textId="77777777" w:rsidTr="00157F36">
        <w:tc>
          <w:tcPr>
            <w:tcW w:w="3442" w:type="dxa"/>
          </w:tcPr>
          <w:p w14:paraId="64EC1482" w14:textId="77777777" w:rsidR="000D4ADB" w:rsidRPr="003E17E8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5625" w:type="dxa"/>
          </w:tcPr>
          <w:p w14:paraId="4FDBAB6C" w14:textId="77777777" w:rsidR="000D4ADB" w:rsidRPr="003E17E8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</w:tr>
      <w:tr w:rsidR="000D4ADB" w:rsidRPr="003E17E8" w14:paraId="47C039FB" w14:textId="77777777" w:rsidTr="00157F36">
        <w:tc>
          <w:tcPr>
            <w:tcW w:w="3442" w:type="dxa"/>
          </w:tcPr>
          <w:p w14:paraId="3B539F6F" w14:textId="77777777" w:rsidR="000D4ADB" w:rsidRPr="003E17E8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5625" w:type="dxa"/>
          </w:tcPr>
          <w:p w14:paraId="1218429D" w14:textId="77777777" w:rsidR="000D4ADB" w:rsidRPr="003E17E8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</w:tr>
    </w:tbl>
    <w:p w14:paraId="347D2DD2" w14:textId="77777777" w:rsidR="000D4ADB" w:rsidRPr="003E17E8" w:rsidRDefault="000D4ADB" w:rsidP="000D4ADB">
      <w:pPr>
        <w:spacing w:after="0"/>
        <w:rPr>
          <w:rFonts w:cstheme="minorHAnsi"/>
        </w:rPr>
      </w:pPr>
      <w:r w:rsidRPr="003E17E8">
        <w:rPr>
          <w:rFonts w:cstheme="minorHAnsi"/>
        </w:rPr>
        <w:t>(Legg til rader i tabellen om nødvendig)</w:t>
      </w:r>
      <w:r>
        <w:rPr>
          <w:rFonts w:cstheme="minorHAnsi"/>
        </w:rPr>
        <w:br/>
      </w:r>
    </w:p>
    <w:p w14:paraId="4153B0BF" w14:textId="77777777" w:rsidR="000D4ADB" w:rsidRPr="005A7D39" w:rsidRDefault="000D4ADB" w:rsidP="000D4ADB">
      <w:pPr>
        <w:pStyle w:val="Overskrift1"/>
        <w:rPr>
          <w:sz w:val="32"/>
          <w:szCs w:val="32"/>
        </w:rPr>
      </w:pPr>
      <w:r w:rsidRPr="005A7D39">
        <w:rPr>
          <w:sz w:val="32"/>
          <w:szCs w:val="32"/>
        </w:rPr>
        <w:t>Forbehold til konkurransegrunnlaget</w:t>
      </w:r>
      <w:r w:rsidRPr="005A7D39">
        <w:rPr>
          <w:sz w:val="32"/>
          <w:szCs w:val="32"/>
        </w:rPr>
        <w:br/>
      </w:r>
    </w:p>
    <w:p w14:paraId="42B078F6" w14:textId="77777777" w:rsidR="000D4ADB" w:rsidRPr="003E17E8" w:rsidRDefault="00000000" w:rsidP="000D4ADB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 w:rsidRPr="003E17E8">
            <w:rPr>
              <w:rFonts w:ascii="Segoe UI Symbol" w:hAnsi="Segoe UI Symbol" w:cs="Segoe UI Symbol"/>
            </w:rPr>
            <w:t>☐</w:t>
          </w:r>
        </w:sdtContent>
      </w:sdt>
      <w:r w:rsidR="000D4ADB" w:rsidRPr="003E17E8">
        <w:rPr>
          <w:rFonts w:cstheme="minorHAnsi"/>
        </w:rPr>
        <w:tab/>
        <w:t>Leverandør har ingen forbehold til konkurransegrunnlaget</w:t>
      </w:r>
    </w:p>
    <w:p w14:paraId="071D4C96" w14:textId="77777777" w:rsidR="000D4ADB" w:rsidRDefault="00000000" w:rsidP="000D4ADB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4AD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D4ADB" w:rsidRPr="003E17E8">
        <w:rPr>
          <w:rFonts w:cstheme="minorHAnsi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56"/>
        <w:gridCol w:w="2299"/>
        <w:gridCol w:w="2299"/>
        <w:gridCol w:w="2295"/>
      </w:tblGrid>
      <w:tr w:rsidR="000D4ADB" w:rsidRPr="00BC6D84" w14:paraId="3CBD8F04" w14:textId="77777777" w:rsidTr="00157F36">
        <w:tc>
          <w:tcPr>
            <w:tcW w:w="1510" w:type="dxa"/>
            <w:shd w:val="clear" w:color="auto" w:fill="F5F5F5" w:themeFill="background2"/>
          </w:tcPr>
          <w:p w14:paraId="0A0FDA75" w14:textId="77777777" w:rsidR="000D4ADB" w:rsidRPr="00BC6D84" w:rsidRDefault="000D4ADB" w:rsidP="00157F3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lastRenderedPageBreak/>
              <w:t>Ref. til konkurranse-grunnlaget</w:t>
            </w:r>
          </w:p>
        </w:tc>
        <w:tc>
          <w:tcPr>
            <w:tcW w:w="2313" w:type="dxa"/>
            <w:shd w:val="clear" w:color="auto" w:fill="F5F5F5" w:themeFill="background2"/>
          </w:tcPr>
          <w:p w14:paraId="1D3C6451" w14:textId="77777777" w:rsidR="000D4ADB" w:rsidRPr="00BC6D84" w:rsidRDefault="000D4ADB" w:rsidP="00157F3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Beskrivelse av forbehold/avvik</w:t>
            </w:r>
          </w:p>
        </w:tc>
        <w:tc>
          <w:tcPr>
            <w:tcW w:w="2313" w:type="dxa"/>
            <w:shd w:val="clear" w:color="auto" w:fill="F5F5F5" w:themeFill="background2"/>
          </w:tcPr>
          <w:p w14:paraId="30E1388A" w14:textId="77777777" w:rsidR="000D4ADB" w:rsidRPr="003E17E8" w:rsidRDefault="000D4ADB" w:rsidP="00157F36">
            <w:pPr>
              <w:rPr>
                <w:rFonts w:eastAsiaTheme="minorHAnsi"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Årsak til forbehold/avvik</w:t>
            </w:r>
          </w:p>
          <w:p w14:paraId="4B42DA0D" w14:textId="77777777" w:rsidR="000D4ADB" w:rsidRPr="003E17E8" w:rsidRDefault="000D4ADB" w:rsidP="00157F36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313" w:type="dxa"/>
            <w:shd w:val="clear" w:color="auto" w:fill="F5F5F5" w:themeFill="background2"/>
          </w:tcPr>
          <w:p w14:paraId="5EB40F58" w14:textId="77777777" w:rsidR="000D4ADB" w:rsidRPr="003E17E8" w:rsidRDefault="000D4ADB" w:rsidP="00157F36">
            <w:pPr>
              <w:spacing w:line="276" w:lineRule="auto"/>
              <w:rPr>
                <w:rFonts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Konsekvenser for ytelsen (pris, risiko, fremdrift mv.)</w:t>
            </w:r>
          </w:p>
        </w:tc>
      </w:tr>
      <w:tr w:rsidR="000D4ADB" w:rsidRPr="00BC6D84" w14:paraId="5D3406E8" w14:textId="77777777" w:rsidTr="00157F36">
        <w:tc>
          <w:tcPr>
            <w:tcW w:w="1510" w:type="dxa"/>
          </w:tcPr>
          <w:p w14:paraId="4F246372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2313" w:type="dxa"/>
          </w:tcPr>
          <w:p w14:paraId="4207E1D5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2313" w:type="dxa"/>
          </w:tcPr>
          <w:p w14:paraId="436F84EA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2313" w:type="dxa"/>
          </w:tcPr>
          <w:p w14:paraId="284AEB5D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</w:tr>
      <w:tr w:rsidR="000D4ADB" w:rsidRPr="00BC6D84" w14:paraId="6D79753B" w14:textId="77777777" w:rsidTr="00157F36">
        <w:tc>
          <w:tcPr>
            <w:tcW w:w="1510" w:type="dxa"/>
          </w:tcPr>
          <w:p w14:paraId="2FF9CDFF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2313" w:type="dxa"/>
          </w:tcPr>
          <w:p w14:paraId="1D606FB4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2313" w:type="dxa"/>
          </w:tcPr>
          <w:p w14:paraId="17AA0B7C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  <w:tc>
          <w:tcPr>
            <w:tcW w:w="2313" w:type="dxa"/>
          </w:tcPr>
          <w:p w14:paraId="71874546" w14:textId="77777777" w:rsidR="000D4ADB" w:rsidRPr="00BC6D84" w:rsidRDefault="000D4ADB" w:rsidP="00157F36">
            <w:pPr>
              <w:pStyle w:val="Tekst"/>
              <w:spacing w:after="40" w:line="240" w:lineRule="auto"/>
              <w:rPr>
                <w:rFonts w:cstheme="minorHAnsi"/>
                <w:b/>
                <w:lang w:eastAsia="nb-NO"/>
              </w:rPr>
            </w:pPr>
          </w:p>
        </w:tc>
      </w:tr>
    </w:tbl>
    <w:p w14:paraId="1632EB36" w14:textId="30597A97" w:rsidR="000D4ADB" w:rsidRPr="008E0ED4" w:rsidRDefault="000D4ADB" w:rsidP="00AF7F3C">
      <w:pPr>
        <w:spacing w:before="120" w:after="0"/>
        <w:rPr>
          <w:rFonts w:ascii="Arial" w:hAnsi="Arial" w:cs="Arial"/>
          <w:sz w:val="18"/>
          <w:szCs w:val="18"/>
        </w:rPr>
      </w:pPr>
      <w:r w:rsidRPr="003E17E8">
        <w:rPr>
          <w:rFonts w:cstheme="minorHAnsi"/>
        </w:rPr>
        <w:t>Eventuelle forbehold vil bli vurdert i h.h.t. i LOA § 4 og FOA § 9-6 og 24-8.  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61D9AD50" w14:textId="77777777" w:rsidR="000D4ADB" w:rsidRPr="001E2274" w:rsidRDefault="000D4ADB" w:rsidP="000D4ADB">
      <w:pPr>
        <w:spacing w:before="480"/>
        <w:rPr>
          <w:rStyle w:val="Kursiv"/>
        </w:rPr>
      </w:pPr>
      <w:r w:rsidRPr="001E2274">
        <w:rPr>
          <w:rStyle w:val="Kursiv"/>
        </w:rPr>
        <w:t xml:space="preserve">Tilbudsbrevet signeres elektronisk ved innsendelse av tilbudet. </w:t>
      </w:r>
    </w:p>
    <w:p w14:paraId="76DACA93" w14:textId="77777777" w:rsidR="000D4ADB" w:rsidRDefault="000D4ADB" w:rsidP="000D4ADB">
      <w:pPr>
        <w:pStyle w:val="IngenmellomromNormal"/>
        <w:rPr>
          <w:rFonts w:cs="Arial"/>
          <w:b/>
          <w:szCs w:val="20"/>
        </w:rPr>
      </w:pPr>
    </w:p>
    <w:p w14:paraId="4FEAA264" w14:textId="77777777" w:rsidR="000D4ADB" w:rsidRPr="00C3109E" w:rsidRDefault="000D4ADB" w:rsidP="00A01B6E"/>
    <w:sectPr w:rsidR="000D4ADB" w:rsidRPr="00C3109E" w:rsidSect="00094C9B">
      <w:headerReference w:type="default" r:id="rId13"/>
      <w:headerReference w:type="first" r:id="rId14"/>
      <w:pgSz w:w="11906" w:h="16838" w:code="9"/>
      <w:pgMar w:top="2098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22BD9" w14:textId="77777777" w:rsidR="00ED6E87" w:rsidRPr="00DA5E58" w:rsidRDefault="00ED6E87" w:rsidP="00813C78">
      <w:pPr>
        <w:spacing w:after="0" w:line="240" w:lineRule="auto"/>
      </w:pPr>
      <w:r w:rsidRPr="00DA5E58">
        <w:separator/>
      </w:r>
    </w:p>
  </w:endnote>
  <w:endnote w:type="continuationSeparator" w:id="0">
    <w:p w14:paraId="77F8DC80" w14:textId="77777777" w:rsidR="00ED6E87" w:rsidRPr="00DA5E58" w:rsidRDefault="00ED6E87" w:rsidP="00813C78">
      <w:pPr>
        <w:spacing w:after="0" w:line="240" w:lineRule="auto"/>
      </w:pPr>
      <w:r w:rsidRPr="00DA5E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FE426" w14:textId="77777777" w:rsidR="00ED6E87" w:rsidRPr="00DA5E58" w:rsidRDefault="00ED6E87" w:rsidP="00813C78">
      <w:pPr>
        <w:spacing w:after="0" w:line="240" w:lineRule="auto"/>
      </w:pPr>
      <w:r w:rsidRPr="00DA5E58">
        <w:separator/>
      </w:r>
    </w:p>
  </w:footnote>
  <w:footnote w:type="continuationSeparator" w:id="0">
    <w:p w14:paraId="66DF4572" w14:textId="77777777" w:rsidR="00ED6E87" w:rsidRPr="00DA5E58" w:rsidRDefault="00ED6E87" w:rsidP="00813C78">
      <w:pPr>
        <w:spacing w:after="0" w:line="240" w:lineRule="auto"/>
      </w:pPr>
      <w:r w:rsidRPr="00DA5E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314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00"/>
      <w:gridCol w:w="4014"/>
    </w:tblGrid>
    <w:tr w:rsidR="0002408D" w:rsidRPr="00DA5E58" w14:paraId="66BEDE3C" w14:textId="77777777" w:rsidTr="00833E2E">
      <w:trPr>
        <w:trHeight w:val="516"/>
      </w:trPr>
      <w:tc>
        <w:tcPr>
          <w:tcW w:w="6300" w:type="dxa"/>
        </w:tcPr>
        <w:p w14:paraId="283D157D" w14:textId="77777777" w:rsidR="0002408D" w:rsidRPr="00DA5E58" w:rsidRDefault="0002408D" w:rsidP="0002408D">
          <w:pPr>
            <w:pStyle w:val="Topptekst"/>
          </w:pPr>
          <w:r w:rsidRPr="007621FB">
            <w:rPr>
              <w:noProof/>
              <w:sz w:val="2"/>
              <w:szCs w:val="2"/>
            </w:rPr>
            <w:drawing>
              <wp:anchor distT="0" distB="0" distL="114300" distR="114300" simplePos="0" relativeHeight="251659264" behindDoc="0" locked="1" layoutInCell="1" allowOverlap="1" wp14:anchorId="11DFBF96" wp14:editId="4FC58B6C">
                <wp:simplePos x="0" y="0"/>
                <wp:positionH relativeFrom="page">
                  <wp:posOffset>4445</wp:posOffset>
                </wp:positionH>
                <wp:positionV relativeFrom="page">
                  <wp:posOffset>5715</wp:posOffset>
                </wp:positionV>
                <wp:extent cx="1202400" cy="316800"/>
                <wp:effectExtent l="0" t="0" r="0" b="7620"/>
                <wp:wrapNone/>
                <wp:docPr id="427288093" name="Bild 1" descr="AFRY, logotype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59144096" name="Bild 1" descr="AFRY, logotype."/>
                        <pic:cNvPicPr/>
                      </pic:nvPicPr>
                      <pic:blipFill rotWithShape="1"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rcRect l="2957" r="24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2400" cy="316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14" w:type="dxa"/>
        </w:tcPr>
        <w:p w14:paraId="4A6E1A13" w14:textId="77777777" w:rsidR="0002408D" w:rsidRPr="00DA5E58" w:rsidRDefault="000D4ADB" w:rsidP="0002408D">
          <w:pPr>
            <w:pStyle w:val="Topptekst"/>
            <w:jc w:val="right"/>
          </w:pPr>
          <w:fldSimple w:instr=" FILENAME   \* MERGEFORMAT ">
            <w:r>
              <w:rPr>
                <w:noProof/>
              </w:rPr>
              <w:t>Dokument3</w:t>
            </w:r>
          </w:fldSimple>
        </w:p>
        <w:p w14:paraId="7CEB378C" w14:textId="77777777" w:rsidR="0002408D" w:rsidRPr="00DA5E58" w:rsidRDefault="0002408D" w:rsidP="0002408D">
          <w:pPr>
            <w:pStyle w:val="Topptekst"/>
            <w:jc w:val="right"/>
          </w:pPr>
          <w:r w:rsidRPr="00DA5E58">
            <w:t xml:space="preserve">Page </w:t>
          </w:r>
          <w:r w:rsidRPr="00DA5E58">
            <w:fldChar w:fldCharType="begin"/>
          </w:r>
          <w:r w:rsidRPr="00DA5E58">
            <w:instrText>PAGE   \* MERGEFORMAT</w:instrText>
          </w:r>
          <w:r w:rsidRPr="00DA5E58">
            <w:fldChar w:fldCharType="separate"/>
          </w:r>
          <w:r>
            <w:t>2</w:t>
          </w:r>
          <w:r w:rsidRPr="00DA5E58">
            <w:fldChar w:fldCharType="end"/>
          </w:r>
          <w:r w:rsidRPr="00DA5E58">
            <w:t>/</w:t>
          </w:r>
          <w:fldSimple w:instr=" NUMPAGES  \* Arabic  \* MERGEFORMAT ">
            <w:r>
              <w:t>4</w:t>
            </w:r>
          </w:fldSimple>
        </w:p>
      </w:tc>
    </w:tr>
  </w:tbl>
  <w:p w14:paraId="43607EAF" w14:textId="77777777" w:rsidR="0002408D" w:rsidRPr="00DA5E58" w:rsidRDefault="0002408D" w:rsidP="0002408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314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00"/>
      <w:gridCol w:w="4014"/>
    </w:tblGrid>
    <w:tr w:rsidR="0002408D" w:rsidRPr="00DA5E58" w14:paraId="50E729BC" w14:textId="77777777" w:rsidTr="00243039">
      <w:trPr>
        <w:trHeight w:val="518"/>
      </w:trPr>
      <w:tc>
        <w:tcPr>
          <w:tcW w:w="6300" w:type="dxa"/>
        </w:tcPr>
        <w:p w14:paraId="67B2131B" w14:textId="77777777" w:rsidR="0002408D" w:rsidRPr="00DA5E58" w:rsidRDefault="0002408D" w:rsidP="0002408D">
          <w:pPr>
            <w:pStyle w:val="Topptekst"/>
          </w:pPr>
        </w:p>
      </w:tc>
      <w:tc>
        <w:tcPr>
          <w:tcW w:w="4014" w:type="dxa"/>
        </w:tcPr>
        <w:p w14:paraId="3593DE1B" w14:textId="12485F2B" w:rsidR="0002408D" w:rsidRPr="00DA5E58" w:rsidRDefault="0002408D" w:rsidP="000D4ADB">
          <w:pPr>
            <w:pStyle w:val="Topptekst"/>
            <w:ind w:right="80"/>
            <w:jc w:val="right"/>
          </w:pPr>
        </w:p>
        <w:p w14:paraId="04BC8FD9" w14:textId="77777777" w:rsidR="0002408D" w:rsidRPr="00DA5E58" w:rsidRDefault="00C3109E" w:rsidP="0002408D">
          <w:pPr>
            <w:pStyle w:val="Topptekst"/>
            <w:jc w:val="right"/>
          </w:pPr>
          <w:r>
            <w:t>Side</w:t>
          </w:r>
          <w:r w:rsidR="0002408D" w:rsidRPr="00DA5E58">
            <w:t xml:space="preserve"> </w:t>
          </w:r>
          <w:r w:rsidR="0002408D" w:rsidRPr="00DA5E58">
            <w:fldChar w:fldCharType="begin"/>
          </w:r>
          <w:r w:rsidR="0002408D" w:rsidRPr="00DA5E58">
            <w:instrText>PAGE   \* MERGEFORMAT</w:instrText>
          </w:r>
          <w:r w:rsidR="0002408D" w:rsidRPr="00DA5E58">
            <w:fldChar w:fldCharType="separate"/>
          </w:r>
          <w:r w:rsidR="0002408D" w:rsidRPr="00DA5E58">
            <w:t>1</w:t>
          </w:r>
          <w:r w:rsidR="0002408D" w:rsidRPr="00DA5E58">
            <w:fldChar w:fldCharType="end"/>
          </w:r>
          <w:r w:rsidR="0002408D" w:rsidRPr="00DA5E58">
            <w:t>/</w:t>
          </w:r>
          <w:fldSimple w:instr=" NUMPAGES  \* Arabic  \* MERGEFORMAT ">
            <w:r w:rsidR="0002408D" w:rsidRPr="00DA5E58">
              <w:t>10</w:t>
            </w:r>
          </w:fldSimple>
        </w:p>
      </w:tc>
    </w:tr>
  </w:tbl>
  <w:p w14:paraId="4F38EA16" w14:textId="77777777" w:rsidR="0002408D" w:rsidRDefault="00094C9B">
    <w:pPr>
      <w:pStyle w:val="Topptekst"/>
    </w:pPr>
    <w:r w:rsidRPr="007621FB">
      <w:rPr>
        <w:noProof/>
        <w:sz w:val="2"/>
        <w:szCs w:val="2"/>
      </w:rPr>
      <w:drawing>
        <wp:anchor distT="0" distB="0" distL="114300" distR="114300" simplePos="0" relativeHeight="251663360" behindDoc="0" locked="1" layoutInCell="1" allowOverlap="1" wp14:anchorId="47143F5C" wp14:editId="7A4C7B34">
          <wp:simplePos x="0" y="0"/>
          <wp:positionH relativeFrom="page">
            <wp:posOffset>680720</wp:posOffset>
          </wp:positionH>
          <wp:positionV relativeFrom="page">
            <wp:posOffset>453390</wp:posOffset>
          </wp:positionV>
          <wp:extent cx="1202400" cy="316800"/>
          <wp:effectExtent l="0" t="0" r="0" b="7620"/>
          <wp:wrapNone/>
          <wp:docPr id="329128787" name="Bild 1" descr="AFRY, logotyp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9144096" name="Bild 1" descr="AFRY, logotype.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2957" r="2479"/>
                  <a:stretch>
                    <a:fillRect/>
                  </a:stretch>
                </pic:blipFill>
                <pic:spPr bwMode="auto">
                  <a:xfrm>
                    <a:off x="0" y="0"/>
                    <a:ext cx="1202400" cy="316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225A6"/>
    <w:multiLevelType w:val="multilevel"/>
    <w:tmpl w:val="25CA1442"/>
    <w:lvl w:ilvl="0">
      <w:start w:val="1"/>
      <w:numFmt w:val="upperLetter"/>
      <w:pStyle w:val="Appendix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Appendix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1" w:hanging="20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1" w:hanging="204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23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2608"/>
      </w:pPr>
      <w:rPr>
        <w:rFonts w:hint="default"/>
      </w:rPr>
    </w:lvl>
  </w:abstractNum>
  <w:abstractNum w:abstractNumId="1" w15:restartNumberingAfterBreak="0">
    <w:nsid w:val="14412B46"/>
    <w:multiLevelType w:val="multilevel"/>
    <w:tmpl w:val="E51CEBCC"/>
    <w:lvl w:ilvl="0">
      <w:start w:val="1"/>
      <w:numFmt w:val="decimal"/>
      <w:suff w:val="space"/>
      <w:lvlText w:val="Not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No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B4260A"/>
    <w:multiLevelType w:val="multilevel"/>
    <w:tmpl w:val="A1745474"/>
    <w:lvl w:ilvl="0">
      <w:start w:val="1"/>
      <w:numFmt w:val="bullet"/>
      <w:pStyle w:val="Punktliste"/>
      <w:lvlText w:val="̶"/>
      <w:lvlJc w:val="left"/>
      <w:pPr>
        <w:ind w:left="357" w:hanging="357"/>
      </w:pPr>
      <w:rPr>
        <w:rFonts w:ascii="Calibri" w:hAnsi="Calibri" w:cs="Calibri" w:hint="default"/>
        <w:color w:val="auto"/>
      </w:rPr>
    </w:lvl>
    <w:lvl w:ilvl="1">
      <w:start w:val="1"/>
      <w:numFmt w:val="bullet"/>
      <w:pStyle w:val="Punktliste2"/>
      <w:lvlText w:val="̶"/>
      <w:lvlJc w:val="left"/>
      <w:pPr>
        <w:ind w:left="714" w:hanging="357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Punktliste3"/>
      <w:lvlText w:val="̶"/>
      <w:lvlJc w:val="left"/>
      <w:pPr>
        <w:ind w:left="1071" w:hanging="357"/>
      </w:pPr>
      <w:rPr>
        <w:rFonts w:ascii="Calibri" w:hAnsi="Calibri" w:cs="Calibri" w:hint="default"/>
        <w:color w:val="auto"/>
      </w:rPr>
    </w:lvl>
    <w:lvl w:ilvl="3">
      <w:start w:val="1"/>
      <w:numFmt w:val="bullet"/>
      <w:pStyle w:val="Punktliste4"/>
      <w:lvlText w:val="̶"/>
      <w:lvlJc w:val="left"/>
      <w:pPr>
        <w:ind w:left="1428" w:hanging="357"/>
      </w:pPr>
      <w:rPr>
        <w:rFonts w:ascii="Calibri" w:hAnsi="Calibri" w:cs="Calibri" w:hint="default"/>
        <w:color w:val="auto"/>
      </w:rPr>
    </w:lvl>
    <w:lvl w:ilvl="4">
      <w:start w:val="1"/>
      <w:numFmt w:val="bullet"/>
      <w:pStyle w:val="Punktliste5"/>
      <w:lvlText w:val="̶"/>
      <w:lvlJc w:val="left"/>
      <w:pPr>
        <w:ind w:left="1785" w:hanging="357"/>
      </w:pPr>
      <w:rPr>
        <w:rFonts w:ascii="Calibri" w:hAnsi="Calibri" w:cs="Calibri" w:hint="default"/>
        <w:color w:val="auto"/>
      </w:rPr>
    </w:lvl>
    <w:lvl w:ilvl="5">
      <w:start w:val="1"/>
      <w:numFmt w:val="bullet"/>
      <w:lvlText w:val="̶"/>
      <w:lvlJc w:val="left"/>
      <w:pPr>
        <w:ind w:left="2142" w:hanging="357"/>
      </w:pPr>
      <w:rPr>
        <w:rFonts w:ascii="Calibri" w:hAnsi="Calibri" w:cs="Times New Roman" w:hint="default"/>
        <w:color w:val="auto"/>
      </w:rPr>
    </w:lvl>
    <w:lvl w:ilvl="6">
      <w:start w:val="1"/>
      <w:numFmt w:val="bullet"/>
      <w:lvlText w:val="̶"/>
      <w:lvlJc w:val="left"/>
      <w:pPr>
        <w:ind w:left="2499" w:hanging="357"/>
      </w:pPr>
      <w:rPr>
        <w:rFonts w:ascii="Calibri" w:hAnsi="Calibri" w:cs="Times New Roman" w:hint="default"/>
        <w:color w:val="auto"/>
      </w:rPr>
    </w:lvl>
    <w:lvl w:ilvl="7">
      <w:start w:val="1"/>
      <w:numFmt w:val="bullet"/>
      <w:lvlText w:val="̶"/>
      <w:lvlJc w:val="left"/>
      <w:pPr>
        <w:ind w:left="2856" w:hanging="357"/>
      </w:pPr>
      <w:rPr>
        <w:rFonts w:ascii="Calibri" w:hAnsi="Calibri" w:cs="Times New Roman" w:hint="default"/>
        <w:color w:val="auto"/>
      </w:rPr>
    </w:lvl>
    <w:lvl w:ilvl="8">
      <w:start w:val="1"/>
      <w:numFmt w:val="bullet"/>
      <w:lvlText w:val="̶"/>
      <w:lvlJc w:val="left"/>
      <w:pPr>
        <w:ind w:left="3213" w:hanging="357"/>
      </w:pPr>
      <w:rPr>
        <w:rFonts w:ascii="Calibri" w:hAnsi="Calibri" w:cs="Times New Roman" w:hint="default"/>
        <w:color w:val="auto"/>
      </w:rPr>
    </w:lvl>
  </w:abstractNum>
  <w:abstractNum w:abstractNumId="3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CC16EE"/>
    <w:multiLevelType w:val="multilevel"/>
    <w:tmpl w:val="C69E35AE"/>
    <w:lvl w:ilvl="0">
      <w:start w:val="1"/>
      <w:numFmt w:val="decimal"/>
      <w:pStyle w:val="Nummerertliste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737" w:hanging="397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pStyle w:val="Nummerertliste4"/>
      <w:lvlText w:val="%4."/>
      <w:lvlJc w:val="left"/>
      <w:pPr>
        <w:ind w:left="1474" w:hanging="340"/>
      </w:pPr>
      <w:rPr>
        <w:rFonts w:hint="default"/>
      </w:rPr>
    </w:lvl>
    <w:lvl w:ilvl="4">
      <w:start w:val="1"/>
      <w:numFmt w:val="lowerLetter"/>
      <w:pStyle w:val="Nummerertliste5"/>
      <w:lvlText w:val="%5."/>
      <w:lvlJc w:val="left"/>
      <w:pPr>
        <w:ind w:left="1985" w:hanging="511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2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5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62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2" w:hanging="340"/>
      </w:pPr>
      <w:rPr>
        <w:rFonts w:hint="default"/>
      </w:rPr>
    </w:lvl>
  </w:abstractNum>
  <w:abstractNum w:abstractNumId="5" w15:restartNumberingAfterBreak="0">
    <w:nsid w:val="6C1B0E43"/>
    <w:multiLevelType w:val="multilevel"/>
    <w:tmpl w:val="3E86F992"/>
    <w:lvl w:ilvl="0">
      <w:start w:val="1"/>
      <w:numFmt w:val="decimal"/>
      <w:pStyle w:val="Overskrift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98594004">
    <w:abstractNumId w:val="1"/>
  </w:num>
  <w:num w:numId="2" w16cid:durableId="1763261463">
    <w:abstractNumId w:val="4"/>
  </w:num>
  <w:num w:numId="3" w16cid:durableId="176123052">
    <w:abstractNumId w:val="2"/>
  </w:num>
  <w:num w:numId="4" w16cid:durableId="54477418">
    <w:abstractNumId w:val="5"/>
  </w:num>
  <w:num w:numId="5" w16cid:durableId="102118300">
    <w:abstractNumId w:val="0"/>
  </w:num>
  <w:num w:numId="6" w16cid:durableId="210444641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ADB"/>
    <w:rsid w:val="00000EDB"/>
    <w:rsid w:val="00005C4C"/>
    <w:rsid w:val="00013275"/>
    <w:rsid w:val="0002192D"/>
    <w:rsid w:val="0002408D"/>
    <w:rsid w:val="000240AC"/>
    <w:rsid w:val="00051B4F"/>
    <w:rsid w:val="00056444"/>
    <w:rsid w:val="00057E72"/>
    <w:rsid w:val="00066418"/>
    <w:rsid w:val="00076859"/>
    <w:rsid w:val="000916EA"/>
    <w:rsid w:val="00094C9B"/>
    <w:rsid w:val="00096305"/>
    <w:rsid w:val="000A4A20"/>
    <w:rsid w:val="000A4B9A"/>
    <w:rsid w:val="000B1DB5"/>
    <w:rsid w:val="000B24CE"/>
    <w:rsid w:val="000B51CB"/>
    <w:rsid w:val="000B573B"/>
    <w:rsid w:val="000D0D05"/>
    <w:rsid w:val="000D4ADB"/>
    <w:rsid w:val="000D5CC3"/>
    <w:rsid w:val="000E329B"/>
    <w:rsid w:val="000E35CB"/>
    <w:rsid w:val="000E649D"/>
    <w:rsid w:val="000F4D27"/>
    <w:rsid w:val="001130B1"/>
    <w:rsid w:val="001322A1"/>
    <w:rsid w:val="00134AA2"/>
    <w:rsid w:val="00146B37"/>
    <w:rsid w:val="00155A3F"/>
    <w:rsid w:val="00157905"/>
    <w:rsid w:val="00163A5A"/>
    <w:rsid w:val="00163BA1"/>
    <w:rsid w:val="0019610D"/>
    <w:rsid w:val="0019647C"/>
    <w:rsid w:val="001B1923"/>
    <w:rsid w:val="001B7D03"/>
    <w:rsid w:val="001C567D"/>
    <w:rsid w:val="001D27C3"/>
    <w:rsid w:val="001F1063"/>
    <w:rsid w:val="002109BE"/>
    <w:rsid w:val="00215DF1"/>
    <w:rsid w:val="002212E8"/>
    <w:rsid w:val="00233426"/>
    <w:rsid w:val="002410B9"/>
    <w:rsid w:val="00244705"/>
    <w:rsid w:val="0024558C"/>
    <w:rsid w:val="00247CA1"/>
    <w:rsid w:val="00250428"/>
    <w:rsid w:val="00272561"/>
    <w:rsid w:val="00275BDA"/>
    <w:rsid w:val="002875EC"/>
    <w:rsid w:val="002A0844"/>
    <w:rsid w:val="002A0ADC"/>
    <w:rsid w:val="002A63AD"/>
    <w:rsid w:val="002D3705"/>
    <w:rsid w:val="002F2AE6"/>
    <w:rsid w:val="0030643B"/>
    <w:rsid w:val="00310006"/>
    <w:rsid w:val="0032579E"/>
    <w:rsid w:val="00342E0E"/>
    <w:rsid w:val="0034455E"/>
    <w:rsid w:val="003573DA"/>
    <w:rsid w:val="00362CE7"/>
    <w:rsid w:val="00382E06"/>
    <w:rsid w:val="00391870"/>
    <w:rsid w:val="00392A8C"/>
    <w:rsid w:val="0039423F"/>
    <w:rsid w:val="0039506D"/>
    <w:rsid w:val="0039558E"/>
    <w:rsid w:val="003B06DA"/>
    <w:rsid w:val="003B37D7"/>
    <w:rsid w:val="003B4C7C"/>
    <w:rsid w:val="003C6C9A"/>
    <w:rsid w:val="003F1D59"/>
    <w:rsid w:val="003F76AB"/>
    <w:rsid w:val="00407F1D"/>
    <w:rsid w:val="00411BEE"/>
    <w:rsid w:val="00415AF6"/>
    <w:rsid w:val="004216EA"/>
    <w:rsid w:val="00423F0E"/>
    <w:rsid w:val="0042445E"/>
    <w:rsid w:val="004245CC"/>
    <w:rsid w:val="00451211"/>
    <w:rsid w:val="0045790E"/>
    <w:rsid w:val="00460C21"/>
    <w:rsid w:val="00461183"/>
    <w:rsid w:val="00467583"/>
    <w:rsid w:val="0047256F"/>
    <w:rsid w:val="00480989"/>
    <w:rsid w:val="00483492"/>
    <w:rsid w:val="00485A6C"/>
    <w:rsid w:val="0048609D"/>
    <w:rsid w:val="004B0468"/>
    <w:rsid w:val="004B7AE9"/>
    <w:rsid w:val="004C2DA2"/>
    <w:rsid w:val="004D3E91"/>
    <w:rsid w:val="004F0A78"/>
    <w:rsid w:val="004F2AE0"/>
    <w:rsid w:val="00502514"/>
    <w:rsid w:val="00502A08"/>
    <w:rsid w:val="00517AB3"/>
    <w:rsid w:val="00532A26"/>
    <w:rsid w:val="00534A44"/>
    <w:rsid w:val="00537FE7"/>
    <w:rsid w:val="00545237"/>
    <w:rsid w:val="00547B35"/>
    <w:rsid w:val="00560437"/>
    <w:rsid w:val="00565454"/>
    <w:rsid w:val="005678D9"/>
    <w:rsid w:val="00577867"/>
    <w:rsid w:val="00591D38"/>
    <w:rsid w:val="005A51B5"/>
    <w:rsid w:val="005A6C91"/>
    <w:rsid w:val="005A7D39"/>
    <w:rsid w:val="005B20C0"/>
    <w:rsid w:val="005C1132"/>
    <w:rsid w:val="005C1F60"/>
    <w:rsid w:val="005D7B41"/>
    <w:rsid w:val="005E4ADC"/>
    <w:rsid w:val="005F5405"/>
    <w:rsid w:val="005F6D4D"/>
    <w:rsid w:val="006116E8"/>
    <w:rsid w:val="006249AD"/>
    <w:rsid w:val="00625E5E"/>
    <w:rsid w:val="006452FB"/>
    <w:rsid w:val="00645AD0"/>
    <w:rsid w:val="00650E47"/>
    <w:rsid w:val="0065171A"/>
    <w:rsid w:val="00651E32"/>
    <w:rsid w:val="00656D9D"/>
    <w:rsid w:val="00664153"/>
    <w:rsid w:val="006877D9"/>
    <w:rsid w:val="0069113E"/>
    <w:rsid w:val="006A0642"/>
    <w:rsid w:val="006A1E2A"/>
    <w:rsid w:val="006A2A2A"/>
    <w:rsid w:val="006B34DC"/>
    <w:rsid w:val="0070132E"/>
    <w:rsid w:val="00712D0B"/>
    <w:rsid w:val="007153CE"/>
    <w:rsid w:val="0077275F"/>
    <w:rsid w:val="0078240B"/>
    <w:rsid w:val="007A476F"/>
    <w:rsid w:val="007B4424"/>
    <w:rsid w:val="007B6F91"/>
    <w:rsid w:val="007C03A1"/>
    <w:rsid w:val="007E1E2C"/>
    <w:rsid w:val="007E4AA5"/>
    <w:rsid w:val="0080294E"/>
    <w:rsid w:val="008123E2"/>
    <w:rsid w:val="00813C78"/>
    <w:rsid w:val="00814033"/>
    <w:rsid w:val="00820421"/>
    <w:rsid w:val="0082275E"/>
    <w:rsid w:val="008247CC"/>
    <w:rsid w:val="00824DFB"/>
    <w:rsid w:val="008279AC"/>
    <w:rsid w:val="00831C51"/>
    <w:rsid w:val="00833E2E"/>
    <w:rsid w:val="008351D1"/>
    <w:rsid w:val="008409B1"/>
    <w:rsid w:val="00840E34"/>
    <w:rsid w:val="00842E40"/>
    <w:rsid w:val="008479C6"/>
    <w:rsid w:val="0085793C"/>
    <w:rsid w:val="00884BE9"/>
    <w:rsid w:val="008857F6"/>
    <w:rsid w:val="008945BC"/>
    <w:rsid w:val="008A0B52"/>
    <w:rsid w:val="008A214B"/>
    <w:rsid w:val="008B36B1"/>
    <w:rsid w:val="008C4E7A"/>
    <w:rsid w:val="008C6F7C"/>
    <w:rsid w:val="008D6B3A"/>
    <w:rsid w:val="008E09F4"/>
    <w:rsid w:val="008F1CF0"/>
    <w:rsid w:val="00904A8F"/>
    <w:rsid w:val="00906AEE"/>
    <w:rsid w:val="00931248"/>
    <w:rsid w:val="009332AF"/>
    <w:rsid w:val="0093445E"/>
    <w:rsid w:val="00935C9A"/>
    <w:rsid w:val="00941D06"/>
    <w:rsid w:val="00950732"/>
    <w:rsid w:val="00961862"/>
    <w:rsid w:val="009637D4"/>
    <w:rsid w:val="00987BCE"/>
    <w:rsid w:val="009916DD"/>
    <w:rsid w:val="009A0B48"/>
    <w:rsid w:val="009A725D"/>
    <w:rsid w:val="009B51B7"/>
    <w:rsid w:val="009B7F14"/>
    <w:rsid w:val="009C460A"/>
    <w:rsid w:val="009C4889"/>
    <w:rsid w:val="00A01B6E"/>
    <w:rsid w:val="00A06756"/>
    <w:rsid w:val="00A078AA"/>
    <w:rsid w:val="00A14BE5"/>
    <w:rsid w:val="00A15951"/>
    <w:rsid w:val="00A21A01"/>
    <w:rsid w:val="00A25CE2"/>
    <w:rsid w:val="00A26F25"/>
    <w:rsid w:val="00A328ED"/>
    <w:rsid w:val="00A51F48"/>
    <w:rsid w:val="00AA0354"/>
    <w:rsid w:val="00AA5047"/>
    <w:rsid w:val="00AB246C"/>
    <w:rsid w:val="00AC3343"/>
    <w:rsid w:val="00AD1789"/>
    <w:rsid w:val="00AE4C61"/>
    <w:rsid w:val="00AE6593"/>
    <w:rsid w:val="00AF4081"/>
    <w:rsid w:val="00AF7F3C"/>
    <w:rsid w:val="00B409F1"/>
    <w:rsid w:val="00B56FEB"/>
    <w:rsid w:val="00B723E3"/>
    <w:rsid w:val="00BA0C15"/>
    <w:rsid w:val="00BA0F7A"/>
    <w:rsid w:val="00BB0E0E"/>
    <w:rsid w:val="00BB69FD"/>
    <w:rsid w:val="00BB744A"/>
    <w:rsid w:val="00BC29DE"/>
    <w:rsid w:val="00BD4CC3"/>
    <w:rsid w:val="00BD4CE2"/>
    <w:rsid w:val="00BD6954"/>
    <w:rsid w:val="00BF6303"/>
    <w:rsid w:val="00C01E29"/>
    <w:rsid w:val="00C0394D"/>
    <w:rsid w:val="00C16668"/>
    <w:rsid w:val="00C17AAF"/>
    <w:rsid w:val="00C251A5"/>
    <w:rsid w:val="00C3109E"/>
    <w:rsid w:val="00C37890"/>
    <w:rsid w:val="00C50323"/>
    <w:rsid w:val="00C60677"/>
    <w:rsid w:val="00C63443"/>
    <w:rsid w:val="00C77190"/>
    <w:rsid w:val="00C90834"/>
    <w:rsid w:val="00C950F1"/>
    <w:rsid w:val="00CC1B14"/>
    <w:rsid w:val="00CE0C1B"/>
    <w:rsid w:val="00D009E5"/>
    <w:rsid w:val="00D3663A"/>
    <w:rsid w:val="00D42E72"/>
    <w:rsid w:val="00D43CC7"/>
    <w:rsid w:val="00D4552F"/>
    <w:rsid w:val="00D5256E"/>
    <w:rsid w:val="00D74053"/>
    <w:rsid w:val="00D77C15"/>
    <w:rsid w:val="00D87305"/>
    <w:rsid w:val="00DA1B8F"/>
    <w:rsid w:val="00DA27A0"/>
    <w:rsid w:val="00DA5E58"/>
    <w:rsid w:val="00DB09FC"/>
    <w:rsid w:val="00DB5618"/>
    <w:rsid w:val="00DB5FE8"/>
    <w:rsid w:val="00DC03C5"/>
    <w:rsid w:val="00DC0EDE"/>
    <w:rsid w:val="00DC7B4B"/>
    <w:rsid w:val="00DD2772"/>
    <w:rsid w:val="00DE26BA"/>
    <w:rsid w:val="00DF4258"/>
    <w:rsid w:val="00E01676"/>
    <w:rsid w:val="00E20AC4"/>
    <w:rsid w:val="00E22255"/>
    <w:rsid w:val="00E27339"/>
    <w:rsid w:val="00E3077A"/>
    <w:rsid w:val="00E4136B"/>
    <w:rsid w:val="00E61AE1"/>
    <w:rsid w:val="00E63050"/>
    <w:rsid w:val="00E92F50"/>
    <w:rsid w:val="00EA0FBF"/>
    <w:rsid w:val="00EB0D23"/>
    <w:rsid w:val="00EB1D14"/>
    <w:rsid w:val="00ED6E87"/>
    <w:rsid w:val="00EE26D2"/>
    <w:rsid w:val="00EF242D"/>
    <w:rsid w:val="00F01CE3"/>
    <w:rsid w:val="00F02F1D"/>
    <w:rsid w:val="00F174F9"/>
    <w:rsid w:val="00F2122E"/>
    <w:rsid w:val="00F26285"/>
    <w:rsid w:val="00F27BC5"/>
    <w:rsid w:val="00F439F0"/>
    <w:rsid w:val="00F46735"/>
    <w:rsid w:val="00F51336"/>
    <w:rsid w:val="00F5411A"/>
    <w:rsid w:val="00F60DC3"/>
    <w:rsid w:val="00F6101B"/>
    <w:rsid w:val="00F644FC"/>
    <w:rsid w:val="00F707B6"/>
    <w:rsid w:val="00F71186"/>
    <w:rsid w:val="00F736C3"/>
    <w:rsid w:val="00F93309"/>
    <w:rsid w:val="00F937DE"/>
    <w:rsid w:val="00FA0786"/>
    <w:rsid w:val="00FB1803"/>
    <w:rsid w:val="00FB2A13"/>
    <w:rsid w:val="00FC7CB1"/>
    <w:rsid w:val="00FD052F"/>
    <w:rsid w:val="00FD50CE"/>
    <w:rsid w:val="00FD7FC4"/>
    <w:rsid w:val="00FE0C0C"/>
    <w:rsid w:val="00FE7114"/>
    <w:rsid w:val="00FF152E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AEC7F"/>
  <w15:chartTrackingRefBased/>
  <w15:docId w15:val="{0858620D-8D7E-457F-A495-9D0A05A45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ADB"/>
    <w:pPr>
      <w:spacing w:after="240" w:line="252" w:lineRule="auto"/>
    </w:pPr>
    <w:rPr>
      <w:rFonts w:ascii="Aptos" w:hAnsi="Aptos"/>
      <w:szCs w:val="24"/>
      <w:lang w:val="nb-NO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9A725D"/>
    <w:pPr>
      <w:keepNext/>
      <w:keepLines/>
      <w:numPr>
        <w:numId w:val="4"/>
      </w:numPr>
      <w:spacing w:before="600" w:after="320" w:line="240" w:lineRule="auto"/>
      <w:outlineLvl w:val="0"/>
    </w:pPr>
    <w:rPr>
      <w:rFonts w:asciiTheme="majorHAnsi" w:eastAsiaTheme="majorEastAsia" w:hAnsiTheme="majorHAnsi" w:cstheme="majorBidi"/>
      <w:sz w:val="40"/>
      <w:szCs w:val="72"/>
    </w:rPr>
  </w:style>
  <w:style w:type="paragraph" w:styleId="Overskrift2">
    <w:name w:val="heading 2"/>
    <w:basedOn w:val="Overskrift1"/>
    <w:next w:val="Normal"/>
    <w:link w:val="Overskrift2Tegn"/>
    <w:uiPriority w:val="9"/>
    <w:qFormat/>
    <w:rsid w:val="009A725D"/>
    <w:pPr>
      <w:numPr>
        <w:ilvl w:val="1"/>
      </w:numPr>
      <w:spacing w:before="360" w:after="200"/>
      <w:outlineLvl w:val="1"/>
    </w:pPr>
    <w:rPr>
      <w:sz w:val="32"/>
      <w:szCs w:val="36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A725D"/>
    <w:pPr>
      <w:numPr>
        <w:ilvl w:val="2"/>
      </w:numPr>
      <w:outlineLvl w:val="2"/>
    </w:pPr>
    <w:rPr>
      <w:bCs/>
      <w:sz w:val="28"/>
      <w:szCs w:val="28"/>
    </w:rPr>
  </w:style>
  <w:style w:type="paragraph" w:styleId="Overskrift4">
    <w:name w:val="heading 4"/>
    <w:basedOn w:val="Overskrift3"/>
    <w:next w:val="Normal"/>
    <w:link w:val="Overskrift4Tegn"/>
    <w:uiPriority w:val="9"/>
    <w:qFormat/>
    <w:rsid w:val="009A725D"/>
    <w:pPr>
      <w:numPr>
        <w:ilvl w:val="3"/>
      </w:numPr>
      <w:outlineLvl w:val="3"/>
    </w:pPr>
    <w:rPr>
      <w:bCs w:val="0"/>
      <w:sz w:val="24"/>
      <w:szCs w:val="24"/>
    </w:rPr>
  </w:style>
  <w:style w:type="paragraph" w:styleId="Overskrift5">
    <w:name w:val="heading 5"/>
    <w:basedOn w:val="Overskrift4"/>
    <w:next w:val="Normal"/>
    <w:link w:val="Overskrift5Tegn"/>
    <w:uiPriority w:val="9"/>
    <w:semiHidden/>
    <w:rsid w:val="009A725D"/>
    <w:pPr>
      <w:numPr>
        <w:ilvl w:val="4"/>
      </w:num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iPriority w:val="9"/>
    <w:semiHidden/>
    <w:rsid w:val="009A725D"/>
    <w:pPr>
      <w:numPr>
        <w:ilvl w:val="5"/>
      </w:numPr>
      <w:outlineLvl w:val="5"/>
    </w:pPr>
    <w:rPr>
      <w:i w:val="0"/>
    </w:rPr>
  </w:style>
  <w:style w:type="paragraph" w:styleId="Overskrift7">
    <w:name w:val="heading 7"/>
    <w:basedOn w:val="Overskrift6"/>
    <w:next w:val="Normal"/>
    <w:link w:val="Overskrift7Tegn"/>
    <w:uiPriority w:val="9"/>
    <w:semiHidden/>
    <w:rsid w:val="009A725D"/>
    <w:pPr>
      <w:numPr>
        <w:ilvl w:val="6"/>
      </w:numPr>
      <w:outlineLvl w:val="6"/>
    </w:pPr>
    <w:rPr>
      <w:i/>
      <w:iCs/>
      <w:sz w:val="22"/>
    </w:rPr>
  </w:style>
  <w:style w:type="paragraph" w:styleId="Overskrift8">
    <w:name w:val="heading 8"/>
    <w:basedOn w:val="Overskrift7"/>
    <w:next w:val="Normal"/>
    <w:link w:val="Overskrift8Tegn"/>
    <w:uiPriority w:val="9"/>
    <w:semiHidden/>
    <w:rsid w:val="009A725D"/>
    <w:pPr>
      <w:numPr>
        <w:ilvl w:val="7"/>
      </w:numPr>
      <w:outlineLvl w:val="7"/>
    </w:pPr>
    <w:rPr>
      <w:i w:val="0"/>
      <w:szCs w:val="21"/>
    </w:rPr>
  </w:style>
  <w:style w:type="paragraph" w:styleId="Overskrift9">
    <w:name w:val="heading 9"/>
    <w:basedOn w:val="Overskrift8"/>
    <w:next w:val="Normal"/>
    <w:link w:val="Overskrift9Tegn"/>
    <w:uiPriority w:val="9"/>
    <w:semiHidden/>
    <w:rsid w:val="009A725D"/>
    <w:pPr>
      <w:numPr>
        <w:ilvl w:val="8"/>
      </w:numPr>
      <w:outlineLvl w:val="8"/>
    </w:pPr>
    <w:rPr>
      <w:i/>
      <w:iCs w:val="0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rsid w:val="00066418"/>
    <w:pPr>
      <w:numPr>
        <w:ilvl w:val="1"/>
      </w:numPr>
    </w:pPr>
    <w:rPr>
      <w:rFonts w:eastAsiaTheme="minorEastAsia"/>
      <w:sz w:val="40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6418"/>
    <w:rPr>
      <w:rFonts w:eastAsiaTheme="minorEastAsia"/>
      <w:sz w:val="40"/>
      <w:szCs w:val="40"/>
      <w:lang w:val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A725D"/>
    <w:rPr>
      <w:rFonts w:asciiTheme="majorHAnsi" w:eastAsiaTheme="majorEastAsia" w:hAnsiTheme="majorHAnsi" w:cstheme="majorBidi"/>
      <w:i/>
      <w:sz w:val="20"/>
      <w:szCs w:val="21"/>
      <w:lang w:val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A725D"/>
    <w:rPr>
      <w:rFonts w:asciiTheme="majorHAnsi" w:eastAsiaTheme="majorEastAsia" w:hAnsiTheme="majorHAnsi" w:cstheme="majorBidi"/>
      <w:iCs/>
      <w:szCs w:val="21"/>
      <w:lang w:val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A725D"/>
    <w:rPr>
      <w:rFonts w:asciiTheme="majorHAnsi" w:eastAsiaTheme="majorEastAsia" w:hAnsiTheme="majorHAnsi" w:cstheme="majorBidi"/>
      <w:i/>
      <w:iCs/>
      <w:szCs w:val="24"/>
      <w:lang w:val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A725D"/>
    <w:rPr>
      <w:rFonts w:asciiTheme="majorHAnsi" w:eastAsiaTheme="majorEastAsia" w:hAnsiTheme="majorHAnsi" w:cstheme="majorBidi"/>
      <w:i/>
      <w:sz w:val="24"/>
      <w:szCs w:val="24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A725D"/>
    <w:rPr>
      <w:rFonts w:asciiTheme="majorHAnsi" w:eastAsiaTheme="majorEastAsia" w:hAnsiTheme="majorHAnsi" w:cstheme="majorBidi"/>
      <w:bCs/>
      <w:sz w:val="28"/>
      <w:szCs w:val="28"/>
      <w:lang w:val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A725D"/>
    <w:rPr>
      <w:rFonts w:asciiTheme="majorHAnsi" w:eastAsiaTheme="majorEastAsia" w:hAnsiTheme="majorHAnsi" w:cstheme="majorBidi"/>
      <w:sz w:val="32"/>
      <w:szCs w:val="36"/>
      <w:lang w:val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A725D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Overskriftforinnholdsfortegnelse">
    <w:name w:val="TOC Heading"/>
    <w:basedOn w:val="Overskrift1"/>
    <w:next w:val="Normal"/>
    <w:uiPriority w:val="39"/>
    <w:rsid w:val="00066418"/>
    <w:pPr>
      <w:numPr>
        <w:numId w:val="0"/>
      </w:numPr>
      <w:spacing w:before="840"/>
    </w:pPr>
  </w:style>
  <w:style w:type="paragraph" w:styleId="Tittel">
    <w:name w:val="Title"/>
    <w:basedOn w:val="Overskrift1"/>
    <w:next w:val="Normal"/>
    <w:link w:val="TittelTegn"/>
    <w:uiPriority w:val="10"/>
    <w:rsid w:val="00066418"/>
    <w:pPr>
      <w:numPr>
        <w:numId w:val="0"/>
      </w:numPr>
    </w:pPr>
  </w:style>
  <w:style w:type="character" w:customStyle="1" w:styleId="TittelTegn">
    <w:name w:val="Tittel Tegn"/>
    <w:basedOn w:val="Standardskriftforavsnitt"/>
    <w:link w:val="Tittel"/>
    <w:uiPriority w:val="10"/>
    <w:rsid w:val="00066418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066418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066418"/>
    <w:rPr>
      <w:lang w:val="en-US"/>
    </w:rPr>
  </w:style>
  <w:style w:type="paragraph" w:styleId="Punktliste">
    <w:name w:val="List Bullet"/>
    <w:basedOn w:val="Normal"/>
    <w:uiPriority w:val="9"/>
    <w:qFormat/>
    <w:rsid w:val="0019610D"/>
    <w:pPr>
      <w:numPr>
        <w:numId w:val="3"/>
      </w:numPr>
      <w:spacing w:after="80"/>
    </w:pPr>
  </w:style>
  <w:style w:type="paragraph" w:styleId="Punktliste2">
    <w:name w:val="List Bullet 2"/>
    <w:basedOn w:val="Normal"/>
    <w:uiPriority w:val="99"/>
    <w:rsid w:val="0019610D"/>
    <w:pPr>
      <w:numPr>
        <w:ilvl w:val="1"/>
        <w:numId w:val="3"/>
      </w:numPr>
      <w:spacing w:after="60"/>
    </w:pPr>
  </w:style>
  <w:style w:type="paragraph" w:styleId="Punktliste3">
    <w:name w:val="List Bullet 3"/>
    <w:basedOn w:val="Normal"/>
    <w:uiPriority w:val="99"/>
    <w:rsid w:val="0019610D"/>
    <w:pPr>
      <w:numPr>
        <w:ilvl w:val="2"/>
        <w:numId w:val="3"/>
      </w:numPr>
      <w:spacing w:after="40"/>
    </w:pPr>
  </w:style>
  <w:style w:type="paragraph" w:styleId="Punktliste4">
    <w:name w:val="List Bullet 4"/>
    <w:basedOn w:val="Normal"/>
    <w:uiPriority w:val="99"/>
    <w:semiHidden/>
    <w:rsid w:val="0019610D"/>
    <w:pPr>
      <w:numPr>
        <w:ilvl w:val="3"/>
        <w:numId w:val="3"/>
      </w:numPr>
      <w:contextualSpacing/>
    </w:pPr>
  </w:style>
  <w:style w:type="paragraph" w:styleId="Punktliste5">
    <w:name w:val="List Bullet 5"/>
    <w:basedOn w:val="Normal"/>
    <w:uiPriority w:val="99"/>
    <w:semiHidden/>
    <w:rsid w:val="0019610D"/>
    <w:pPr>
      <w:numPr>
        <w:ilvl w:val="4"/>
        <w:numId w:val="3"/>
      </w:numPr>
      <w:contextualSpacing/>
    </w:pPr>
  </w:style>
  <w:style w:type="paragraph" w:styleId="Nummerertliste">
    <w:name w:val="List Number"/>
    <w:basedOn w:val="Normal"/>
    <w:uiPriority w:val="99"/>
    <w:qFormat/>
    <w:rsid w:val="0019610D"/>
    <w:pPr>
      <w:numPr>
        <w:numId w:val="2"/>
      </w:numPr>
      <w:spacing w:after="80"/>
    </w:pPr>
  </w:style>
  <w:style w:type="paragraph" w:styleId="Nummerertliste2">
    <w:name w:val="List Number 2"/>
    <w:basedOn w:val="Normal"/>
    <w:uiPriority w:val="99"/>
    <w:rsid w:val="0019610D"/>
    <w:pPr>
      <w:numPr>
        <w:ilvl w:val="1"/>
        <w:numId w:val="2"/>
      </w:numPr>
      <w:spacing w:after="60"/>
    </w:pPr>
  </w:style>
  <w:style w:type="paragraph" w:styleId="Nummerertliste3">
    <w:name w:val="List Number 3"/>
    <w:basedOn w:val="Normal"/>
    <w:uiPriority w:val="99"/>
    <w:rsid w:val="0019610D"/>
    <w:pPr>
      <w:numPr>
        <w:ilvl w:val="2"/>
        <w:numId w:val="2"/>
      </w:numPr>
      <w:spacing w:after="40"/>
    </w:pPr>
  </w:style>
  <w:style w:type="paragraph" w:styleId="Nummerertliste4">
    <w:name w:val="List Number 4"/>
    <w:basedOn w:val="Normal"/>
    <w:uiPriority w:val="99"/>
    <w:semiHidden/>
    <w:rsid w:val="0019610D"/>
    <w:pPr>
      <w:numPr>
        <w:ilvl w:val="3"/>
        <w:numId w:val="2"/>
      </w:numPr>
      <w:contextualSpacing/>
    </w:pPr>
  </w:style>
  <w:style w:type="paragraph" w:styleId="Nummerertliste5">
    <w:name w:val="List Number 5"/>
    <w:basedOn w:val="Normal"/>
    <w:uiPriority w:val="99"/>
    <w:semiHidden/>
    <w:rsid w:val="0019610D"/>
    <w:pPr>
      <w:numPr>
        <w:ilvl w:val="4"/>
        <w:numId w:val="2"/>
      </w:numPr>
      <w:contextualSpacing/>
    </w:pPr>
  </w:style>
  <w:style w:type="paragraph" w:styleId="INNH1">
    <w:name w:val="toc 1"/>
    <w:basedOn w:val="Normal"/>
    <w:next w:val="Normal"/>
    <w:autoRedefine/>
    <w:uiPriority w:val="39"/>
    <w:rsid w:val="00066418"/>
    <w:pPr>
      <w:tabs>
        <w:tab w:val="right" w:leader="dot" w:pos="8504"/>
      </w:tabs>
      <w:spacing w:before="200" w:after="40"/>
    </w:pPr>
  </w:style>
  <w:style w:type="paragraph" w:styleId="INNH2">
    <w:name w:val="toc 2"/>
    <w:basedOn w:val="Normal"/>
    <w:next w:val="Normal"/>
    <w:autoRedefine/>
    <w:uiPriority w:val="39"/>
    <w:rsid w:val="00066418"/>
    <w:pPr>
      <w:tabs>
        <w:tab w:val="right" w:leader="dot" w:pos="8504"/>
      </w:tabs>
      <w:spacing w:after="40"/>
      <w:ind w:left="284"/>
    </w:pPr>
  </w:style>
  <w:style w:type="paragraph" w:styleId="INNH3">
    <w:name w:val="toc 3"/>
    <w:basedOn w:val="Normal"/>
    <w:next w:val="Normal"/>
    <w:autoRedefine/>
    <w:uiPriority w:val="39"/>
    <w:rsid w:val="00066418"/>
    <w:pPr>
      <w:tabs>
        <w:tab w:val="right" w:leader="dot" w:pos="8504"/>
      </w:tabs>
      <w:spacing w:after="100"/>
      <w:ind w:left="567"/>
    </w:pPr>
  </w:style>
  <w:style w:type="character" w:styleId="Hyperkobling">
    <w:name w:val="Hyperlink"/>
    <w:basedOn w:val="Standardskriftforavsnitt"/>
    <w:uiPriority w:val="99"/>
    <w:unhideWhenUsed/>
    <w:rsid w:val="00066418"/>
    <w:rPr>
      <w:color w:val="999999" w:themeColor="hyperlink"/>
      <w:u w:val="single"/>
    </w:rPr>
  </w:style>
  <w:style w:type="character" w:styleId="Plassholdertekst">
    <w:name w:val="Placeholder Text"/>
    <w:basedOn w:val="Standardskriftforavsnitt"/>
    <w:uiPriority w:val="99"/>
    <w:rsid w:val="00066418"/>
    <w:rPr>
      <w:color w:val="808080"/>
      <w:bdr w:val="none" w:sz="0" w:space="0" w:color="auto"/>
      <w:shd w:val="clear" w:color="auto" w:fill="F2F2F2"/>
    </w:rPr>
  </w:style>
  <w:style w:type="paragraph" w:styleId="Ingenmellomrom">
    <w:name w:val="No Spacing"/>
    <w:uiPriority w:val="1"/>
    <w:qFormat/>
    <w:rsid w:val="00066418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066418"/>
    <w:rPr>
      <w:sz w:val="16"/>
      <w:lang w:val="en-US"/>
    </w:rPr>
  </w:style>
  <w:style w:type="paragraph" w:styleId="Bunntekst">
    <w:name w:val="footer"/>
    <w:basedOn w:val="Normal"/>
    <w:link w:val="BunntekstTegn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066418"/>
    <w:rPr>
      <w:sz w:val="16"/>
      <w:lang w:val="en-US"/>
    </w:rPr>
  </w:style>
  <w:style w:type="table" w:styleId="Tabellrutenett">
    <w:name w:val="Table Grid"/>
    <w:basedOn w:val="Vanligtabell"/>
    <w:uiPriority w:val="39"/>
    <w:rsid w:val="00066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tat">
    <w:name w:val="Quote"/>
    <w:basedOn w:val="Normal"/>
    <w:next w:val="Normal"/>
    <w:link w:val="SitatTegn"/>
    <w:uiPriority w:val="29"/>
    <w:semiHidden/>
    <w:rsid w:val="0006641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066418"/>
    <w:rPr>
      <w:i/>
      <w:iCs/>
      <w:color w:val="404040" w:themeColor="text1" w:themeTint="BF"/>
      <w:lang w:val="en-US"/>
    </w:rPr>
  </w:style>
  <w:style w:type="paragraph" w:styleId="Hilsen">
    <w:name w:val="Closing"/>
    <w:basedOn w:val="Normal"/>
    <w:next w:val="Ingenmellomrom"/>
    <w:link w:val="HilsenTegn"/>
    <w:uiPriority w:val="99"/>
    <w:semiHidden/>
    <w:rsid w:val="00066418"/>
    <w:pPr>
      <w:spacing w:before="720" w:after="720" w:line="240" w:lineRule="auto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066418"/>
    <w:rPr>
      <w:lang w:val="en-US"/>
    </w:rPr>
  </w:style>
  <w:style w:type="paragraph" w:customStyle="1" w:styleId="Ingress">
    <w:name w:val="Ingress"/>
    <w:basedOn w:val="Normal"/>
    <w:next w:val="Normal"/>
    <w:uiPriority w:val="12"/>
    <w:semiHidden/>
    <w:qFormat/>
    <w:rsid w:val="00066418"/>
    <w:rPr>
      <w:sz w:val="26"/>
    </w:rPr>
  </w:style>
  <w:style w:type="paragraph" w:styleId="Konvoluttadresse">
    <w:name w:val="envelope address"/>
    <w:basedOn w:val="Ingenmellomrom"/>
    <w:uiPriority w:val="99"/>
    <w:semiHidden/>
    <w:rsid w:val="00066418"/>
    <w:pPr>
      <w:framePr w:w="5670" w:h="2268" w:hRule="exact" w:vSpace="2268" w:wrap="around" w:vAnchor="page" w:hAnchor="page" w:xAlign="right" w:yAlign="top" w:anchorLock="1"/>
    </w:pPr>
    <w:rPr>
      <w:rFonts w:eastAsiaTheme="majorEastAsia" w:cstheme="majorBidi"/>
      <w:szCs w:val="24"/>
    </w:rPr>
  </w:style>
  <w:style w:type="paragraph" w:customStyle="1" w:styleId="Noter">
    <w:name w:val="Noter"/>
    <w:basedOn w:val="Overskrift2"/>
    <w:next w:val="Normal"/>
    <w:uiPriority w:val="13"/>
    <w:semiHidden/>
    <w:rsid w:val="00066418"/>
    <w:pPr>
      <w:numPr>
        <w:numId w:val="1"/>
      </w:numPr>
    </w:pPr>
  </w:style>
  <w:style w:type="paragraph" w:styleId="Bildetekst">
    <w:name w:val="caption"/>
    <w:basedOn w:val="Normal"/>
    <w:next w:val="Normal"/>
    <w:uiPriority w:val="35"/>
    <w:rsid w:val="00066418"/>
    <w:pPr>
      <w:spacing w:before="160" w:after="200" w:line="240" w:lineRule="auto"/>
    </w:pPr>
    <w:rPr>
      <w:i/>
      <w:iCs/>
      <w:color w:val="000000" w:themeColor="text1"/>
      <w:sz w:val="18"/>
      <w:szCs w:val="18"/>
    </w:rPr>
  </w:style>
  <w:style w:type="paragraph" w:customStyle="1" w:styleId="Label">
    <w:name w:val="Label"/>
    <w:basedOn w:val="Ingenmellomrom"/>
    <w:next w:val="Normal"/>
    <w:uiPriority w:val="29"/>
    <w:rsid w:val="00066418"/>
    <w:pPr>
      <w:tabs>
        <w:tab w:val="left" w:pos="1134"/>
      </w:tabs>
      <w:spacing w:after="60"/>
    </w:pPr>
    <w:rPr>
      <w:b/>
      <w:bCs/>
      <w:sz w:val="20"/>
      <w:szCs w:val="20"/>
    </w:rPr>
  </w:style>
  <w:style w:type="table" w:customStyle="1" w:styleId="AFRY">
    <w:name w:val="AFRY"/>
    <w:basedOn w:val="Vanligtabell"/>
    <w:uiPriority w:val="99"/>
    <w:rsid w:val="00066418"/>
    <w:pPr>
      <w:spacing w:after="0" w:line="240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57" w:type="dxa"/>
        <w:bottom w:w="85" w:type="dxa"/>
        <w:right w:w="57" w:type="dxa"/>
      </w:tblCellMar>
    </w:tblPr>
    <w:tblStylePr w:type="fir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la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b/>
      </w:rPr>
    </w:tblStylePr>
  </w:style>
  <w:style w:type="table" w:customStyle="1" w:styleId="AFRY-dark">
    <w:name w:val="AFRY - dark"/>
    <w:basedOn w:val="Vanligtabel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b/>
        <w:color w:val="FFFFFF" w:themeColor="background1"/>
        <w:sz w:val="20"/>
      </w:rPr>
      <w:tblPr/>
      <w:tcPr>
        <w:tcBorders>
          <w:top w:val="single" w:sz="4" w:space="0" w:color="7A7A7A" w:themeColor="background2" w:themeShade="80"/>
          <w:left w:val="single" w:sz="4" w:space="0" w:color="7A7A7A" w:themeColor="background2" w:themeShade="80"/>
          <w:bottom w:val="single" w:sz="4" w:space="0" w:color="7A7A7A" w:themeColor="background2" w:themeShade="80"/>
          <w:right w:val="single" w:sz="4" w:space="0" w:color="7A7A7A" w:themeColor="background2" w:themeShade="80"/>
          <w:insideH w:val="nil"/>
          <w:insideV w:val="nil"/>
        </w:tcBorders>
        <w:shd w:val="clear" w:color="auto" w:fill="666666"/>
      </w:tcPr>
    </w:tblStylePr>
    <w:tblStylePr w:type="firstCol">
      <w:rPr>
        <w:b/>
      </w:rPr>
    </w:tblStylePr>
  </w:style>
  <w:style w:type="table" w:customStyle="1" w:styleId="AFRY-light">
    <w:name w:val="AFRY - light"/>
    <w:basedOn w:val="Vanligtabel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wordWrap/>
        <w:spacing w:beforeLines="0" w:before="40" w:beforeAutospacing="0" w:afterLines="0" w:after="40" w:afterAutospacing="0"/>
      </w:pPr>
      <w:rPr>
        <w:b/>
        <w:color w:val="000000" w:themeColor="text1"/>
      </w:rPr>
    </w:tblStylePr>
    <w:tblStylePr w:type="firstCol">
      <w:rPr>
        <w:b/>
      </w:rPr>
    </w:tblStylePr>
  </w:style>
  <w:style w:type="table" w:styleId="Rutenettabell1lysuthevingsfarge2">
    <w:name w:val="Grid Table 1 Light Accent 2"/>
    <w:basedOn w:val="Vanligtabell"/>
    <w:uiPriority w:val="46"/>
    <w:rsid w:val="00066418"/>
    <w:pPr>
      <w:spacing w:after="0" w:line="240" w:lineRule="auto"/>
    </w:pPr>
    <w:tblPr>
      <w:tblStyleRowBandSize w:val="1"/>
      <w:tblStyleColBandSize w:val="1"/>
      <w:tblBorders>
        <w:top w:val="single" w:sz="4" w:space="0" w:color="79CDA6" w:themeColor="accent2" w:themeTint="66"/>
        <w:left w:val="single" w:sz="4" w:space="0" w:color="79CDA6" w:themeColor="accent2" w:themeTint="66"/>
        <w:bottom w:val="single" w:sz="4" w:space="0" w:color="79CDA6" w:themeColor="accent2" w:themeTint="66"/>
        <w:right w:val="single" w:sz="4" w:space="0" w:color="79CDA6" w:themeColor="accent2" w:themeTint="66"/>
        <w:insideH w:val="single" w:sz="4" w:space="0" w:color="79CDA6" w:themeColor="accent2" w:themeTint="66"/>
        <w:insideV w:val="single" w:sz="4" w:space="0" w:color="79CDA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FAB7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AB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066418"/>
    <w:rPr>
      <w:color w:val="605E5C"/>
      <w:shd w:val="clear" w:color="auto" w:fill="E1DFDD"/>
    </w:rPr>
  </w:style>
  <w:style w:type="paragraph" w:customStyle="1" w:styleId="Recipient">
    <w:name w:val="Recipient"/>
    <w:basedOn w:val="Normal"/>
    <w:uiPriority w:val="29"/>
    <w:rsid w:val="00066418"/>
    <w:pPr>
      <w:spacing w:after="0"/>
      <w:ind w:right="-1452"/>
      <w:contextualSpacing/>
    </w:pPr>
    <w:rPr>
      <w:sz w:val="20"/>
    </w:rPr>
  </w:style>
  <w:style w:type="paragraph" w:customStyle="1" w:styleId="Title1">
    <w:name w:val="Title 1"/>
    <w:basedOn w:val="Overskrift1"/>
    <w:next w:val="Normal"/>
    <w:uiPriority w:val="10"/>
    <w:qFormat/>
    <w:rsid w:val="00066418"/>
    <w:pPr>
      <w:numPr>
        <w:numId w:val="0"/>
      </w:numPr>
    </w:pPr>
  </w:style>
  <w:style w:type="paragraph" w:customStyle="1" w:styleId="Title2">
    <w:name w:val="Title 2"/>
    <w:basedOn w:val="Overskrift2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4">
    <w:name w:val="Title 4"/>
    <w:basedOn w:val="Overskrift4"/>
    <w:next w:val="Normal"/>
    <w:uiPriority w:val="10"/>
    <w:qFormat/>
    <w:rsid w:val="00066418"/>
    <w:pPr>
      <w:numPr>
        <w:ilvl w:val="0"/>
        <w:numId w:val="0"/>
      </w:numPr>
    </w:pPr>
  </w:style>
  <w:style w:type="table" w:customStyle="1" w:styleId="AFRY-green">
    <w:name w:val="AFRY - green"/>
    <w:basedOn w:val="Vanligtabell"/>
    <w:uiPriority w:val="99"/>
    <w:rsid w:val="00066418"/>
    <w:pPr>
      <w:spacing w:after="0" w:line="288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/>
      <w:tcPr>
        <w:tcBorders>
          <w:top w:val="single" w:sz="4" w:space="0" w:color="244C3B" w:themeColor="accent1"/>
          <w:left w:val="single" w:sz="4" w:space="0" w:color="244C3B" w:themeColor="accent1"/>
          <w:bottom w:val="single" w:sz="4" w:space="0" w:color="244C3B" w:themeColor="accent1"/>
          <w:right w:val="single" w:sz="4" w:space="0" w:color="244C3B" w:themeColor="accent1"/>
          <w:insideH w:val="nil"/>
          <w:insideV w:val="nil"/>
          <w:tl2br w:val="nil"/>
          <w:tr2bl w:val="nil"/>
        </w:tcBorders>
        <w:shd w:val="clear" w:color="auto" w:fill="244C3B" w:themeFill="accent1"/>
      </w:tcPr>
    </w:tblStylePr>
    <w:tblStylePr w:type="firstCol">
      <w:rPr>
        <w:b/>
      </w:rPr>
    </w:tblStylePr>
  </w:style>
  <w:style w:type="paragraph" w:styleId="Figurliste">
    <w:name w:val="table of figures"/>
    <w:basedOn w:val="Normal"/>
    <w:next w:val="Normal"/>
    <w:uiPriority w:val="99"/>
    <w:unhideWhenUsed/>
    <w:rsid w:val="00066418"/>
    <w:pPr>
      <w:spacing w:after="0"/>
    </w:pPr>
  </w:style>
  <w:style w:type="paragraph" w:customStyle="1" w:styleId="Appendix1">
    <w:name w:val="Appendix 1"/>
    <w:uiPriority w:val="40"/>
    <w:rsid w:val="009A725D"/>
    <w:pPr>
      <w:numPr>
        <w:numId w:val="5"/>
      </w:numPr>
    </w:pPr>
    <w:rPr>
      <w:rFonts w:asciiTheme="majorHAnsi" w:eastAsiaTheme="majorEastAsia" w:hAnsiTheme="majorHAnsi" w:cstheme="majorBidi"/>
      <w:sz w:val="40"/>
      <w:szCs w:val="72"/>
      <w:lang w:val="en-US"/>
    </w:rPr>
  </w:style>
  <w:style w:type="paragraph" w:customStyle="1" w:styleId="Appendix2">
    <w:name w:val="Appendix 2"/>
    <w:basedOn w:val="Appendix1"/>
    <w:uiPriority w:val="40"/>
    <w:rsid w:val="009A725D"/>
    <w:pPr>
      <w:numPr>
        <w:ilvl w:val="1"/>
      </w:numPr>
    </w:pPr>
    <w:rPr>
      <w:sz w:val="32"/>
    </w:rPr>
  </w:style>
  <w:style w:type="paragraph" w:customStyle="1" w:styleId="Appendix3">
    <w:name w:val="Appendix 3"/>
    <w:basedOn w:val="Appendix2"/>
    <w:uiPriority w:val="40"/>
    <w:rsid w:val="009A725D"/>
    <w:pPr>
      <w:numPr>
        <w:ilvl w:val="2"/>
      </w:numPr>
    </w:pPr>
    <w:rPr>
      <w:sz w:val="28"/>
    </w:rPr>
  </w:style>
  <w:style w:type="paragraph" w:customStyle="1" w:styleId="IngenmellomromNormal">
    <w:name w:val="Ingen mellomrom Normal"/>
    <w:basedOn w:val="Normal"/>
    <w:next w:val="Normal"/>
    <w:qFormat/>
    <w:rsid w:val="000D4ADB"/>
    <w:pPr>
      <w:spacing w:after="0"/>
    </w:pPr>
  </w:style>
  <w:style w:type="character" w:customStyle="1" w:styleId="Kursiv">
    <w:name w:val="Kursiv"/>
    <w:uiPriority w:val="1"/>
    <w:qFormat/>
    <w:rsid w:val="000D4ADB"/>
    <w:rPr>
      <w:i/>
      <w:noProof w:val="0"/>
      <w:lang w:val="nb-NO"/>
    </w:rPr>
  </w:style>
  <w:style w:type="paragraph" w:customStyle="1" w:styleId="Tittellinje">
    <w:name w:val="Tittellinje"/>
    <w:basedOn w:val="Overskrift1"/>
    <w:link w:val="TittellinjeTegn"/>
    <w:uiPriority w:val="2"/>
    <w:qFormat/>
    <w:rsid w:val="000D4ADB"/>
    <w:pPr>
      <w:numPr>
        <w:numId w:val="0"/>
      </w:numPr>
      <w:spacing w:before="1200" w:after="0" w:line="252" w:lineRule="auto"/>
    </w:pPr>
    <w:rPr>
      <w:rFonts w:ascii="Aptos SemiBold" w:hAnsi="Aptos SemiBold" w:cstheme="minorHAnsi"/>
      <w:bCs/>
      <w:color w:val="000000" w:themeColor="text1"/>
      <w:sz w:val="32"/>
      <w:szCs w:val="28"/>
    </w:rPr>
  </w:style>
  <w:style w:type="character" w:customStyle="1" w:styleId="TittellinjeTegn">
    <w:name w:val="Tittellinje Tegn"/>
    <w:basedOn w:val="Overskrift1Tegn"/>
    <w:link w:val="Tittellinje"/>
    <w:uiPriority w:val="2"/>
    <w:rsid w:val="000D4ADB"/>
    <w:rPr>
      <w:rFonts w:ascii="Aptos SemiBold" w:eastAsiaTheme="majorEastAsia" w:hAnsi="Aptos SemiBold" w:cstheme="minorHAnsi"/>
      <w:bCs/>
      <w:color w:val="000000" w:themeColor="text1"/>
      <w:sz w:val="32"/>
      <w:szCs w:val="28"/>
      <w:lang w:val="nb-NO"/>
    </w:rPr>
  </w:style>
  <w:style w:type="paragraph" w:customStyle="1" w:styleId="Tekst">
    <w:name w:val="Tekst"/>
    <w:basedOn w:val="Brdtekst"/>
    <w:rsid w:val="000D4ADB"/>
  </w:style>
  <w:style w:type="table" w:styleId="Rutenettabelllys">
    <w:name w:val="Grid Table Light"/>
    <w:basedOn w:val="Vanligtabell"/>
    <w:uiPriority w:val="40"/>
    <w:rsid w:val="000D4ADB"/>
    <w:pPr>
      <w:spacing w:after="0" w:line="240" w:lineRule="auto"/>
    </w:pPr>
    <w:rPr>
      <w:rFonts w:eastAsiaTheme="minorEastAsia"/>
      <w:lang w:val="nb-N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rsid w:val="000D4AD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D4ADB"/>
    <w:rPr>
      <w:rFonts w:ascii="Aptos" w:hAnsi="Aptos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yb354\appdata\roaming\microsoft\templates\Norway\AFRY_Blank_NO_2026.dotx" TargetMode="External"/></Relationships>
</file>

<file path=word/theme/theme1.xml><?xml version="1.0" encoding="utf-8"?>
<a:theme xmlns:a="http://schemas.openxmlformats.org/drawingml/2006/main" name="Theme Afry">
  <a:themeElements>
    <a:clrScheme name="Afry final">
      <a:dk1>
        <a:srgbClr val="000000"/>
      </a:dk1>
      <a:lt1>
        <a:srgbClr val="FFFFFF"/>
      </a:lt1>
      <a:dk2>
        <a:srgbClr val="244C3B"/>
      </a:dk2>
      <a:lt2>
        <a:srgbClr val="F5F5F5"/>
      </a:lt2>
      <a:accent1>
        <a:srgbClr val="244C3B"/>
      </a:accent1>
      <a:accent2>
        <a:srgbClr val="0E261B"/>
      </a:accent2>
      <a:accent3>
        <a:srgbClr val="7BA88F"/>
      </a:accent3>
      <a:accent4>
        <a:srgbClr val="D0E4D9"/>
      </a:accent4>
      <a:accent5>
        <a:srgbClr val="5F8E99"/>
      </a:accent5>
      <a:accent6>
        <a:srgbClr val="A6CFD6"/>
      </a:accent6>
      <a:hlink>
        <a:srgbClr val="999999"/>
      </a:hlink>
      <a:folHlink>
        <a:srgbClr val="999999"/>
      </a:folHlink>
    </a:clrScheme>
    <a:fontScheme name="AFRY_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400" spc="40"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8000" indent="-288000" algn="l">
          <a:spcBef>
            <a:spcPts val="300"/>
          </a:spcBef>
          <a:spcAft>
            <a:spcPts val="300"/>
          </a:spcAft>
          <a:buFont typeface="Verdana" panose="020B0604030504040204" pitchFamily="34" charset="0"/>
          <a:buChar char="—"/>
          <a:defRPr sz="1200" dirty="0" err="1" smtClean="0"/>
        </a:defPPr>
      </a:lstStyle>
    </a:txDef>
  </a:objectDefaults>
  <a:extraClrSchemeLst/>
  <a:custClrLst>
    <a:custClr name="Industrial Moss 10">
      <a:srgbClr val="EBF7F0"/>
    </a:custClr>
    <a:custClr name="Industrial Moss 50">
      <a:srgbClr val="D0E4D9"/>
    </a:custClr>
    <a:custClr name="Industrial Moss 100">
      <a:srgbClr val="A5C7B1"/>
    </a:custClr>
    <a:custClr name="Industrial Moss 200">
      <a:srgbClr val="7BA88F"/>
    </a:custClr>
    <a:custClr name="Industrial Moss 300">
      <a:srgbClr val="5D8B75"/>
    </a:custClr>
    <a:custClr name="Industrial Moss 400">
      <a:srgbClr val="3E6452"/>
    </a:custClr>
    <a:custClr name="Industrial Moss 500">
      <a:srgbClr val="244C3B"/>
    </a:custClr>
    <a:custClr name="Industrial Moss 600">
      <a:srgbClr val="1D3F31"/>
    </a:custClr>
    <a:custClr name="Industrial Moss 700">
      <a:srgbClr val="153326"/>
    </a:custClr>
    <a:custClr name="Industrial Moss 800">
      <a:srgbClr val="0E261B"/>
    </a:custClr>
    <a:custClr name="Alloy Teal 10">
      <a:srgbClr val="EDF6F7"/>
    </a:custClr>
    <a:custClr name="Alloy Teal 50">
      <a:srgbClr val="D6EBED"/>
    </a:custClr>
    <a:custClr name="Alloy Teal 100">
      <a:srgbClr val="BFDEE1"/>
    </a:custClr>
    <a:custClr name="Alloy Teal 200">
      <a:srgbClr val="A6CFD6"/>
    </a:custClr>
    <a:custClr name="Alloy Teal 300">
      <a:srgbClr val="81B4BC"/>
    </a:custClr>
    <a:custClr name="Alloy Teal 400">
      <a:srgbClr val="709EA9"/>
    </a:custClr>
    <a:custClr name="Alloy Teal 500">
      <a:srgbClr val="5F8E99"/>
    </a:custClr>
    <a:custClr name="Alloy Teal 600">
      <a:srgbClr val="4C7680"/>
    </a:custClr>
    <a:custClr name="Alloy Teal 800">
      <a:srgbClr val="2F474D"/>
    </a:custClr>
    <a:custClr name="Alloy Teal 900">
      <a:srgbClr val="233438"/>
    </a:custClr>
    <a:custClr name="Afry Greige">
      <a:srgbClr val="E9E6E0"/>
    </a:custClr>
    <a:custClr name="Stone Grey 100">
      <a:srgbClr val="FAFAFA"/>
    </a:custClr>
    <a:custClr name="Stone Grey 200">
      <a:srgbClr val="F5F5F5"/>
    </a:custClr>
    <a:custClr name="Stone Grey 300">
      <a:srgbClr val="E5E5E5"/>
    </a:custClr>
    <a:custClr name="Stone Grey 400">
      <a:srgbClr val="CCCCCC"/>
    </a:custClr>
    <a:custClr name="Stone Grey 500">
      <a:srgbClr val="999999"/>
    </a:custClr>
    <a:custClr name="Stone Grey 600">
      <a:srgbClr val="666666"/>
    </a:custClr>
    <a:custClr name="Stone Grey 700">
      <a:srgbClr val="444444"/>
    </a:custClr>
    <a:custClr name="Stone Grey 800">
      <a:srgbClr val="2A2A2A"/>
    </a:custClr>
    <a:custClr name="Stone Grey 900">
      <a:srgbClr val="121212"/>
    </a:custClr>
    <a:custClr name="Solar Yellow">
      <a:srgbClr val="F3FFAF"/>
    </a:custClr>
    <a:custClr name="Signal Coral 100">
      <a:srgbClr val="FFD6D6"/>
    </a:custClr>
    <a:custClr name="Signal Coral 300">
      <a:srgbClr val="FF9D9D"/>
    </a:custClr>
    <a:custClr name="Signal Coral 400">
      <a:srgbClr val="FF7878"/>
    </a:custClr>
    <a:custClr name="Signal Coral 700">
      <a:srgbClr val="A84249"/>
    </a:custClr>
    <a:custClr name="Signal Coral 900">
      <a:srgbClr val="501B22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Theme Afry" id="{62E31A38-3148-4423-A7AB-471D71316B75}" vid="{EAC31695-B016-4B41-B897-69864F94DF3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1d6f0f-d342-483d-8cb6-1487b9786f8b">
      <Terms xmlns="http://schemas.microsoft.com/office/infopath/2007/PartnerControls"/>
    </lcf76f155ced4ddcb4097134ff3c332f>
    <TaxCatchAll xmlns="19e2358e-84be-49fa-a210-54d3359535e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FD7856AA19A9A24DBAE0985964EF50AD00D7ABF9C0B928E941A977459FA7305220" ma:contentTypeVersion="11" ma:contentTypeDescription="Use for project documents" ma:contentTypeScope="" ma:versionID="34e9dd4c04e6dff79c6137b9370a3128">
  <xsd:schema xmlns:xsd="http://www.w3.org/2001/XMLSchema" xmlns:xs="http://www.w3.org/2001/XMLSchema" xmlns:p="http://schemas.microsoft.com/office/2006/metadata/properties" xmlns:ns2="041d6f0f-d342-483d-8cb6-1487b9786f8b" xmlns:ns3="19e2358e-84be-49fa-a210-54d3359535eb" targetNamespace="http://schemas.microsoft.com/office/2006/metadata/properties" ma:root="true" ma:fieldsID="7e056c864e67c87ce48795d343c64e00" ns2:_="" ns3:_="">
    <xsd:import namespace="041d6f0f-d342-483d-8cb6-1487b9786f8b"/>
    <xsd:import namespace="19e2358e-84be-49fa-a210-54d3359535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1d6f0f-d342-483d-8cb6-1487b9786f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44f826-d9d4-4f4d-b061-51c0d85fd7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2358e-84be-49fa-a210-54d3359535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69ed1ed-d16e-4a56-b03f-543cb6d1df1d}" ma:internalName="TaxCatchAll" ma:showField="CatchAllData" ma:web="19e2358e-84be-49fa-a210-54d3359535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EF0B7-E069-4EA9-84EB-2283053C4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CE1F04-932E-4FB5-AE1B-8F976B8D6091}">
  <ds:schemaRefs>
    <ds:schemaRef ds:uri="http://schemas.microsoft.com/office/2006/metadata/properties"/>
    <ds:schemaRef ds:uri="http://schemas.microsoft.com/office/infopath/2007/PartnerControls"/>
    <ds:schemaRef ds:uri="041d6f0f-d342-483d-8cb6-1487b9786f8b"/>
    <ds:schemaRef ds:uri="19e2358e-84be-49fa-a210-54d3359535eb"/>
  </ds:schemaRefs>
</ds:datastoreItem>
</file>

<file path=customXml/itemProps3.xml><?xml version="1.0" encoding="utf-8"?>
<ds:datastoreItem xmlns:ds="http://schemas.openxmlformats.org/officeDocument/2006/customXml" ds:itemID="{33937A8C-8756-4670-A220-B5D1AF872B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CA52AE-598C-44E7-816E-AAA6B42A9A81}"/>
</file>

<file path=docProps/app.xml><?xml version="1.0" encoding="utf-8"?>
<Properties xmlns="http://schemas.openxmlformats.org/officeDocument/2006/extended-properties" xmlns:vt="http://schemas.openxmlformats.org/officeDocument/2006/docPropsVTypes">
  <Template>AFRY_Blank_NO_2026.dotx</Template>
  <TotalTime>0</TotalTime>
  <Pages>3</Pages>
  <Words>304</Words>
  <Characters>1983</Characters>
  <Application>Microsoft Office Word</Application>
  <DocSecurity>0</DocSecurity>
  <Lines>55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Leena Thorsrud</dc:creator>
  <cp:keywords/>
  <dc:description/>
  <cp:lastModifiedBy>Leena Thorsrud</cp:lastModifiedBy>
  <cp:revision>11</cp:revision>
  <cp:lastPrinted>2025-10-22T06:57:00Z</cp:lastPrinted>
  <dcterms:created xsi:type="dcterms:W3CDTF">2026-07-13T13:08:00Z</dcterms:created>
  <dcterms:modified xsi:type="dcterms:W3CDTF">2026-07-13T13:30:00Z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0x010100FD7856AA19A9A24DBAE0985964EF50AD00D7ABF9C0B928E941A977459FA7305220</vt:lpwstr>
  </property>
  <property fmtid="{D5CDD505-2E9C-101B-9397-08002B2CF9AE}" pid="3" name="MediaServiceImageTags">
    <vt:lpwstr/>
  </property>
  <property fmtid="{D5CDD505-2E9C-101B-9397-08002B2CF9AE}" pid="4" name="Order">
    <vt:r8>3515100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